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D1B29" w:rsidP="00A23A13" w:rsidRDefault="00BA0A9D" w14:paraId="058F2F3E" w14:textId="49B0D63A">
      <w:pPr>
        <w:pStyle w:val="Tittel"/>
      </w:pPr>
      <w:r>
        <w:t>Endringsprotokoll</w:t>
      </w:r>
    </w:p>
    <w:p w:rsidRPr="009D1B29" w:rsidR="00BA0A9D" w:rsidP="009D1B29" w:rsidRDefault="00BA0A9D" w14:paraId="4B0B5445" w14:textId="5C29C276">
      <w:pPr>
        <w:pStyle w:val="Overskrift1"/>
      </w:pPr>
      <w:r w:rsidRPr="009D1B29">
        <w:t xml:space="preserve">[Avtalenr] </w:t>
      </w:r>
      <w:r w:rsidRPr="000A1E99" w:rsidR="000A1E99">
        <w:t>Kontroll og vedlikehold av sprinkleranlegg og manuelle slokkesystem ved Vestre Viken HF</w:t>
      </w:r>
    </w:p>
    <w:p w:rsidR="00BA0A9D" w:rsidP="00A23A13" w:rsidRDefault="00BA0A9D" w14:paraId="0CACC4F2" w14:textId="77777777"/>
    <w:p w:rsidR="00BA0A9D" w:rsidP="00A23A13" w:rsidRDefault="00BA0A9D" w14:paraId="5B0C1E47" w14:textId="77777777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:rsidTr="00BA0A9D" w14:paraId="581AA7B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:rsidR="00BA0A9D" w:rsidP="00A23A13" w:rsidRDefault="00BA0A9D" w14:paraId="7AF263A1" w14:textId="77777777">
            <w:r>
              <w:t>Dato</w:t>
            </w:r>
          </w:p>
        </w:tc>
        <w:tc>
          <w:tcPr>
            <w:tcW w:w="4314" w:type="dxa"/>
          </w:tcPr>
          <w:p w:rsidR="00BA0A9D" w:rsidP="00A23A13" w:rsidRDefault="00BA0A9D" w14:paraId="3FE50F86" w14:textId="77777777">
            <w:r>
              <w:t>Endringen gjelder</w:t>
            </w:r>
          </w:p>
        </w:tc>
        <w:tc>
          <w:tcPr>
            <w:tcW w:w="3006" w:type="dxa"/>
          </w:tcPr>
          <w:p w:rsidR="00BA0A9D" w:rsidP="00926C84" w:rsidRDefault="00BA0A9D" w14:paraId="51916138" w14:textId="77777777">
            <w:r>
              <w:t>Kommentar/merknad</w:t>
            </w:r>
          </w:p>
          <w:p w:rsidR="00BA0A9D" w:rsidP="00A23A13" w:rsidRDefault="00BA0A9D" w14:paraId="514B7D81" w14:textId="77777777"/>
        </w:tc>
      </w:tr>
      <w:tr w:rsidR="00BA0A9D" w:rsidTr="00BA0A9D" w14:paraId="7C079D9D" w14:textId="77777777">
        <w:tc>
          <w:tcPr>
            <w:tcW w:w="1696" w:type="dxa"/>
          </w:tcPr>
          <w:p w:rsidRPr="00DB0657" w:rsidR="00BA0A9D" w:rsidP="00A23A13" w:rsidRDefault="00BA0A9D" w14:paraId="11A1CA64" w14:textId="77777777">
            <w:pPr>
              <w:rPr>
                <w:color w:val="0070C0"/>
              </w:rPr>
            </w:pPr>
          </w:p>
        </w:tc>
        <w:tc>
          <w:tcPr>
            <w:tcW w:w="4314" w:type="dxa"/>
          </w:tcPr>
          <w:p w:rsidRPr="00DB0657" w:rsidR="00BA0A9D" w:rsidP="00A23A13" w:rsidRDefault="00BA0A9D" w14:paraId="06DE11CF" w14:textId="77777777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:rsidRPr="00DB0657" w:rsidR="00BA0A9D" w:rsidP="00A23A13" w:rsidRDefault="00BA0A9D" w14:paraId="105DDD83" w14:textId="77777777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:rsidTr="00BA0A9D" w14:paraId="2E00255D" w14:textId="77777777">
        <w:tc>
          <w:tcPr>
            <w:tcW w:w="1696" w:type="dxa"/>
          </w:tcPr>
          <w:p w:rsidR="00BA0A9D" w:rsidP="00A23A13" w:rsidRDefault="00BA0A9D" w14:paraId="4B3684A0" w14:textId="77777777"/>
        </w:tc>
        <w:tc>
          <w:tcPr>
            <w:tcW w:w="4314" w:type="dxa"/>
          </w:tcPr>
          <w:p w:rsidR="00BA0A9D" w:rsidP="00A23A13" w:rsidRDefault="00BA0A9D" w14:paraId="058AB9E2" w14:textId="77777777"/>
        </w:tc>
        <w:tc>
          <w:tcPr>
            <w:tcW w:w="3006" w:type="dxa"/>
          </w:tcPr>
          <w:p w:rsidR="00BA0A9D" w:rsidP="00A23A13" w:rsidRDefault="00BA0A9D" w14:paraId="3609B8B7" w14:textId="77777777"/>
        </w:tc>
      </w:tr>
      <w:tr w:rsidR="00BA0A9D" w:rsidTr="00BA0A9D" w14:paraId="4CEF2254" w14:textId="77777777">
        <w:tc>
          <w:tcPr>
            <w:tcW w:w="1696" w:type="dxa"/>
          </w:tcPr>
          <w:p w:rsidR="00BA0A9D" w:rsidP="00A23A13" w:rsidRDefault="00BA0A9D" w14:paraId="56A6354E" w14:textId="77777777"/>
        </w:tc>
        <w:tc>
          <w:tcPr>
            <w:tcW w:w="4314" w:type="dxa"/>
          </w:tcPr>
          <w:p w:rsidR="00BA0A9D" w:rsidP="00A23A13" w:rsidRDefault="00BA0A9D" w14:paraId="4157C6FB" w14:textId="77777777"/>
        </w:tc>
        <w:tc>
          <w:tcPr>
            <w:tcW w:w="3006" w:type="dxa"/>
          </w:tcPr>
          <w:p w:rsidR="00BA0A9D" w:rsidP="00A23A13" w:rsidRDefault="00BA0A9D" w14:paraId="5F795643" w14:textId="77777777"/>
        </w:tc>
      </w:tr>
    </w:tbl>
    <w:p w:rsidRPr="00512B3B" w:rsidR="00512B3B" w:rsidP="008F2B11" w:rsidRDefault="00512B3B" w14:paraId="0E63BDE8" w14:textId="4E65596B"/>
    <w:sectPr w:rsidRPr="00512B3B" w:rsid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16277" w:rsidP="008A6B54" w:rsidRDefault="00416277" w14:paraId="580ECA84" w14:textId="77777777">
      <w:pPr>
        <w:spacing w:after="0" w:line="240" w:lineRule="auto"/>
      </w:pPr>
      <w:r>
        <w:separator/>
      </w:r>
    </w:p>
  </w:endnote>
  <w:endnote w:type="continuationSeparator" w:id="0">
    <w:p w:rsidR="00416277" w:rsidP="008A6B54" w:rsidRDefault="00416277" w14:paraId="13B8884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01190D" w:rsidTr="00413353" w14:paraId="1570B29A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01190D" w:rsidP="0001190D" w:rsidRDefault="0001190D" w14:paraId="43C06EAE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4862E82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413353" w14:paraId="65431C67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01190D" w:rsidP="0001190D" w:rsidRDefault="00BA0A9D" w14:paraId="1F808BA6" w14:textId="5420D849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217A20A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5AA579AD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4F084A" w:rsidTr="003D3F41" w14:paraId="565364CE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4F084A" w:rsidP="004F084A" w:rsidRDefault="004F084A" w14:paraId="33E83A5A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6F13669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3D3F41" w14:paraId="1F85E5F4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4F084A" w:rsidP="004F084A" w:rsidRDefault="00BA0A9D" w14:paraId="584F0448" w14:textId="6621DCD4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6A64290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6ED38C4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16277" w:rsidP="008A6B54" w:rsidRDefault="00416277" w14:paraId="305F22BF" w14:textId="77777777">
      <w:pPr>
        <w:spacing w:after="0" w:line="240" w:lineRule="auto"/>
      </w:pPr>
      <w:r>
        <w:separator/>
      </w:r>
    </w:p>
  </w:footnote>
  <w:footnote w:type="continuationSeparator" w:id="0">
    <w:p w:rsidR="00416277" w:rsidP="008A6B54" w:rsidRDefault="00416277" w14:paraId="35D6EA8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384BDC5D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5E3FC0" w:rsidR="004F084A" w:rsidP="005E3FC0" w:rsidRDefault="004F084A" w14:paraId="59C7BF3E" w14:textId="4660D735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  <w:r w:rsidR="0086303B">
      <w:rPr>
        <w:sz w:val="18"/>
        <w:szCs w:val="18"/>
      </w:rPr>
      <w:t xml:space="preserve"> </w:t>
    </w:r>
    <w:r w:rsidRPr="0086303B" w:rsidR="0086303B">
      <w:rPr>
        <w:sz w:val="18"/>
        <w:szCs w:val="18"/>
      </w:rPr>
      <w:t>2023/17356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A1E99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400A8F"/>
    <w:rsid w:val="00402EAE"/>
    <w:rsid w:val="00416277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A41C0"/>
    <w:rsid w:val="006F312A"/>
    <w:rsid w:val="00701566"/>
    <w:rsid w:val="0076237F"/>
    <w:rsid w:val="00771457"/>
    <w:rsid w:val="007D00AD"/>
    <w:rsid w:val="007F13FF"/>
    <w:rsid w:val="0081186E"/>
    <w:rsid w:val="0082344F"/>
    <w:rsid w:val="0086303B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92E30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62CA0708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383717-8f2a-40cf-a3bf-034555ac455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6E4FB1DD54524A925A0E0894DB6493" ma:contentTypeVersion="10" ma:contentTypeDescription="Opprett et nytt dokument." ma:contentTypeScope="" ma:versionID="40c88fe416713b8b591b3a690b1be183">
  <xsd:schema xmlns:xsd="http://www.w3.org/2001/XMLSchema" xmlns:xs="http://www.w3.org/2001/XMLSchema" xmlns:p="http://schemas.microsoft.com/office/2006/metadata/properties" xmlns:ns2="b4383717-8f2a-40cf-a3bf-034555ac4555" targetNamespace="http://schemas.microsoft.com/office/2006/metadata/properties" ma:root="true" ma:fieldsID="f334768b78ee472e622be13dcb5dc8f3" ns2:_="">
    <xsd:import namespace="b4383717-8f2a-40cf-a3bf-034555ac45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383717-8f2a-40cf-a3bf-034555ac45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b4383717-8f2a-40cf-a3bf-034555ac4555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DF0214-DDA2-4E26-B86D-8020758CB791}"/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Kseniia Sheverdina</cp:lastModifiedBy>
  <cp:revision>7</cp:revision>
  <dcterms:created xsi:type="dcterms:W3CDTF">2023-06-30T10:59:00Z</dcterms:created>
  <dcterms:modified xsi:type="dcterms:W3CDTF">2026-08-07T07:41:02Z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0x010100316E4FB1DD54524A925A0E0894DB6493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SHIBusinessUnit">
    <vt:lpwstr/>
  </property>
  <property fmtid="{D5CDD505-2E9C-101B-9397-08002B2CF9AE}" pid="7" name="eddf1c2c1da842e2bc8d48adb607c365">
    <vt:lpwstr/>
  </property>
  <property fmtid="{D5CDD505-2E9C-101B-9397-08002B2CF9AE}" pid="8" name="MediaServiceImageTags">
    <vt:lpwstr/>
  </property>
  <property fmtid="{D5CDD505-2E9C-101B-9397-08002B2CF9AE}" pid="9" name="SHIStatus">
    <vt:lpwstr>1;#Kladd|b4b6a614-00e1-4169-90bb-f9dbedae6a98</vt:lpwstr>
  </property>
  <property fmtid="{D5CDD505-2E9C-101B-9397-08002B2CF9AE}" pid="10" name="mb0d347ee0664214bffb1328b3228b3b">
    <vt:lpwstr/>
  </property>
  <property fmtid="{D5CDD505-2E9C-101B-9397-08002B2CF9AE}" pid="11" name="lda629c15bae4e91aa6c7e8cbbdfc8b6">
    <vt:lpwstr/>
  </property>
  <property fmtid="{D5CDD505-2E9C-101B-9397-08002B2CF9AE}" pid="12" name="SHIArchiveKey">
    <vt:lpwstr/>
  </property>
  <property fmtid="{D5CDD505-2E9C-101B-9397-08002B2CF9AE}" pid="13" name="f692c5fbbf584dd1b4cdb2fc07ec6741">
    <vt:lpwstr/>
  </property>
  <property fmtid="{D5CDD505-2E9C-101B-9397-08002B2CF9AE}" pid="14" name="SHIBusinessFunction">
    <vt:lpwstr/>
  </property>
  <property fmtid="{D5CDD505-2E9C-101B-9397-08002B2CF9AE}" pid="15" name="SHIJournalType">
    <vt:lpwstr/>
  </property>
  <property fmtid="{D5CDD505-2E9C-101B-9397-08002B2CF9AE}" pid="16" name="cd34d7d8f9d8445ca63dd03b5376680a">
    <vt:lpwstr/>
  </property>
  <property fmtid="{D5CDD505-2E9C-101B-9397-08002B2CF9AE}" pid="17" name="Order">
    <vt:r8>41000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_SourceUrl">
    <vt:lpwstr/>
  </property>
  <property fmtid="{D5CDD505-2E9C-101B-9397-08002B2CF9AE}" pid="21" name="_SharedFileIndex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TriggerFlowInfo">
    <vt:lpwstr/>
  </property>
</Properties>
</file>