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0CA2231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562B29">
      <w:rPr>
        <w:sz w:val="18"/>
        <w:szCs w:val="18"/>
      </w:rPr>
      <w:t xml:space="preserve"> </w:t>
    </w:r>
    <w:r w:rsidR="00562B29" w:rsidRPr="00562B29">
      <w:rPr>
        <w:sz w:val="18"/>
        <w:szCs w:val="18"/>
      </w:rPr>
      <w:t>2023/17356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A3F26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62B29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1E7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383717-8f2a-40cf-a3bf-034555ac455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6E4FB1DD54524A925A0E0894DB6493" ma:contentTypeVersion="10" ma:contentTypeDescription="Opprett et nytt dokument." ma:contentTypeScope="" ma:versionID="40c88fe416713b8b591b3a690b1be183">
  <xsd:schema xmlns:xsd="http://www.w3.org/2001/XMLSchema" xmlns:xs="http://www.w3.org/2001/XMLSchema" xmlns:p="http://schemas.microsoft.com/office/2006/metadata/properties" xmlns:ns2="b4383717-8f2a-40cf-a3bf-034555ac4555" targetNamespace="http://schemas.microsoft.com/office/2006/metadata/properties" ma:root="true" ma:fieldsID="f334768b78ee472e622be13dcb5dc8f3" ns2:_="">
    <xsd:import namespace="b4383717-8f2a-40cf-a3bf-034555ac4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383717-8f2a-40cf-a3bf-034555ac4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7D67F-F0FB-4AAE-BB59-16C64435495C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b4383717-8f2a-40cf-a3bf-034555ac4555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42D8634-E4CD-43FD-8CB6-9B329A640116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9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Iris Sørgård</cp:lastModifiedBy>
  <cp:revision>4</cp:revision>
  <dcterms:created xsi:type="dcterms:W3CDTF">2023-06-30T11:03:00Z</dcterms:created>
  <dcterms:modified xsi:type="dcterms:W3CDTF">2026-06-12T09:37:00Z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0x010100316E4FB1DD54524A925A0E0894DB6493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  <property fmtid="{D5CDD505-2E9C-101B-9397-08002B2CF9AE}" pid="17" name="Order">
    <vt:r8>41200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</Properties>
</file>