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383717-8f2a-40cf-a3bf-034555ac45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6E4FB1DD54524A925A0E0894DB6493" ma:contentTypeVersion="10" ma:contentTypeDescription="Opprett et nytt dokument." ma:contentTypeScope="" ma:versionID="40c88fe416713b8b591b3a690b1be183">
  <xsd:schema xmlns:xsd="http://www.w3.org/2001/XMLSchema" xmlns:xs="http://www.w3.org/2001/XMLSchema" xmlns:p="http://schemas.microsoft.com/office/2006/metadata/properties" xmlns:ns2="b4383717-8f2a-40cf-a3bf-034555ac4555" targetNamespace="http://schemas.microsoft.com/office/2006/metadata/properties" ma:root="true" ma:fieldsID="f334768b78ee472e622be13dcb5dc8f3" ns2:_="">
    <xsd:import namespace="b4383717-8f2a-40cf-a3bf-034555ac4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383717-8f2a-40cf-a3bf-034555ac4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436BBDFA-ECA8-4524-A0A7-FA2A84EF88A0}"/>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0x010100316E4FB1DD54524A925A0E0894DB6493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y fmtid="{D5CDD505-2E9C-101B-9397-08002B2CF9AE}" pid="17" name="Order">
    <vt:r8>41900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