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63200B1C" w:rsidR="00A85872" w:rsidRPr="00351789" w:rsidRDefault="00692427" w:rsidP="008C6F9F">
      <w:pPr>
        <w:pStyle w:val="Overskrift1"/>
        <w:rPr>
          <w:color w:val="0070C0"/>
        </w:rPr>
      </w:pPr>
      <w:r w:rsidRPr="00692427">
        <w:t>2023/17356 Kontroll og vedlikehold av sprinkleranlegg og manuelle slokkesystem for Vestre Viken 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334FB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334FB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B9DEE" w14:textId="77777777" w:rsidR="008321A1" w:rsidRDefault="008321A1" w:rsidP="008A6B54">
      <w:pPr>
        <w:spacing w:after="0" w:line="240" w:lineRule="auto"/>
      </w:pPr>
      <w:r>
        <w:separator/>
      </w:r>
    </w:p>
  </w:endnote>
  <w:endnote w:type="continuationSeparator" w:id="0">
    <w:p w14:paraId="315E681A" w14:textId="77777777" w:rsidR="008321A1" w:rsidRDefault="008321A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7A903" w14:textId="77777777" w:rsidR="008321A1" w:rsidRDefault="008321A1" w:rsidP="008A6B54">
      <w:pPr>
        <w:spacing w:after="0" w:line="240" w:lineRule="auto"/>
      </w:pPr>
      <w:r>
        <w:separator/>
      </w:r>
    </w:p>
  </w:footnote>
  <w:footnote w:type="continuationSeparator" w:id="0">
    <w:p w14:paraId="661B3801" w14:textId="77777777" w:rsidR="008321A1" w:rsidRDefault="008321A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00C41B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692427">
      <w:rPr>
        <w:sz w:val="18"/>
        <w:szCs w:val="18"/>
      </w:rPr>
      <w:t xml:space="preserve"> </w:t>
    </w:r>
    <w:r w:rsidR="00692427" w:rsidRPr="00692427">
      <w:rPr>
        <w:sz w:val="18"/>
        <w:szCs w:val="18"/>
      </w:rPr>
      <w:t>2023/17356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34FB8"/>
    <w:rsid w:val="00347148"/>
    <w:rsid w:val="0037175C"/>
    <w:rsid w:val="003B114D"/>
    <w:rsid w:val="003C7810"/>
    <w:rsid w:val="003D3F41"/>
    <w:rsid w:val="00400A8F"/>
    <w:rsid w:val="00402EAE"/>
    <w:rsid w:val="00403A02"/>
    <w:rsid w:val="004200D4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92427"/>
    <w:rsid w:val="006A1C59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321A1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B4BA2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5051E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255B82"/>
    <w:rsid w:val="003F613D"/>
    <w:rsid w:val="00594A76"/>
    <w:rsid w:val="005D0AAA"/>
    <w:rsid w:val="00765529"/>
    <w:rsid w:val="008E76D7"/>
    <w:rsid w:val="00CF118B"/>
    <w:rsid w:val="00DB4BA2"/>
    <w:rsid w:val="00F5051E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383717-8f2a-40cf-a3bf-034555ac455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6E4FB1DD54524A925A0E0894DB6493" ma:contentTypeVersion="10" ma:contentTypeDescription="Opprett et nytt dokument." ma:contentTypeScope="" ma:versionID="40c88fe416713b8b591b3a690b1be183">
  <xsd:schema xmlns:xsd="http://www.w3.org/2001/XMLSchema" xmlns:xs="http://www.w3.org/2001/XMLSchema" xmlns:p="http://schemas.microsoft.com/office/2006/metadata/properties" xmlns:ns2="b4383717-8f2a-40cf-a3bf-034555ac4555" targetNamespace="http://schemas.microsoft.com/office/2006/metadata/properties" ma:root="true" ma:fieldsID="f334768b78ee472e622be13dcb5dc8f3" ns2:_="">
    <xsd:import namespace="b4383717-8f2a-40cf-a3bf-034555ac4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83717-8f2a-40cf-a3bf-034555ac4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AD642-874D-4DB9-A8E8-93626C7C1686}">
  <ds:schemaRefs>
    <ds:schemaRef ds:uri="b4383717-8f2a-40cf-a3bf-034555ac4555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433E9C-0EF6-4CB5-8CEB-46EE39618422}"/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2</Pages>
  <Words>298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Iris Sørgård</cp:lastModifiedBy>
  <cp:revision>6</cp:revision>
  <dcterms:created xsi:type="dcterms:W3CDTF">2025-05-21T06:52:00Z</dcterms:created>
  <dcterms:modified xsi:type="dcterms:W3CDTF">2026-07-03T09:47:00Z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0x010100316E4FB1DD54524A925A0E0894DB6493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