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6DC44224" w14:textId="54B4AA6E" w:rsidR="00A33214" w:rsidRDefault="00D9180B" w:rsidP="007754F0">
      <w:pPr>
        <w:spacing w:before="120"/>
      </w:pPr>
      <w:r>
        <w:t xml:space="preserve">Skjemaet fylles ut for å </w:t>
      </w:r>
      <w:r w:rsidR="006425DC" w:rsidRPr="003E17B1">
        <w:t xml:space="preserve">dokumentere </w:t>
      </w:r>
      <w:r w:rsidR="001E25C9">
        <w:t xml:space="preserve">at Tilbyder oppfyller </w:t>
      </w:r>
      <w:r w:rsidR="00875C5B">
        <w:t>kvalifikasjonskrav</w:t>
      </w:r>
      <w:r w:rsidR="00CF4326">
        <w:t xml:space="preserve"> 5.3</w:t>
      </w:r>
      <w:r w:rsidR="006156B8">
        <w:t xml:space="preserve"> </w:t>
      </w:r>
      <w:r w:rsidR="00875C5B">
        <w:t>«</w:t>
      </w:r>
      <w:r w:rsidR="00CF4326">
        <w:t>Teknisk</w:t>
      </w:r>
      <w:r w:rsidR="00F25989">
        <w:t>e og faglige kvalifikasjoner</w:t>
      </w:r>
      <w:r w:rsidR="00875C5B">
        <w:t xml:space="preserve">», som beskrevet i </w:t>
      </w:r>
      <w:r w:rsidR="00777D7B">
        <w:t>Konkurransebestemmelsene</w:t>
      </w:r>
      <w:r w:rsidR="006D571F">
        <w:t>.</w:t>
      </w:r>
    </w:p>
    <w:p w14:paraId="5303B01E" w14:textId="5E5F87A8" w:rsidR="00F50F1D" w:rsidRPr="00F02787" w:rsidRDefault="007754F0" w:rsidP="00C86665">
      <w:r>
        <w:t xml:space="preserve">Oppdragsgiver bruker opplysningene i </w:t>
      </w:r>
      <w:r w:rsidR="00660E51">
        <w:t>skjemaet</w:t>
      </w:r>
      <w:r>
        <w:t xml:space="preserve"> til å vurdere</w:t>
      </w:r>
      <w:r w:rsidR="00E37843">
        <w:t xml:space="preserve"> </w:t>
      </w:r>
      <w:r w:rsidR="00777D7B">
        <w:t>Tilbyders</w:t>
      </w:r>
      <w:r w:rsidR="00F50F1D" w:rsidRPr="00F02787">
        <w:t xml:space="preserve"> kvalifikasjoner</w:t>
      </w:r>
      <w:r w:rsidR="00F44D16">
        <w:t xml:space="preserve"> knyttet til </w:t>
      </w:r>
      <w:r w:rsidR="00BF0E2A">
        <w:t>det aktuelle</w:t>
      </w:r>
      <w:r w:rsidR="00F44D16">
        <w:t xml:space="preserve"> kvalifikasjonskravet</w:t>
      </w:r>
      <w:r w:rsidR="00F50F1D"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3509" w14:textId="77777777" w:rsidR="00A348AE" w:rsidRDefault="00A348AE" w:rsidP="008A6B54">
      <w:pPr>
        <w:spacing w:after="0" w:line="240" w:lineRule="auto"/>
      </w:pPr>
      <w:r>
        <w:separator/>
      </w:r>
    </w:p>
  </w:endnote>
  <w:endnote w:type="continuationSeparator" w:id="0">
    <w:p w14:paraId="45279CED" w14:textId="77777777" w:rsidR="00A348AE" w:rsidRDefault="00A348A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9C66" w14:textId="77777777" w:rsidR="00453CBA" w:rsidRDefault="00453CB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B70F2" w14:textId="77777777" w:rsidR="00A348AE" w:rsidRDefault="00A348AE" w:rsidP="008A6B54">
      <w:pPr>
        <w:spacing w:after="0" w:line="240" w:lineRule="auto"/>
      </w:pPr>
      <w:r>
        <w:separator/>
      </w:r>
    </w:p>
  </w:footnote>
  <w:footnote w:type="continuationSeparator" w:id="0">
    <w:p w14:paraId="08BBDBB0" w14:textId="77777777" w:rsidR="00A348AE" w:rsidRDefault="00A348A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2C9CE" w14:textId="77777777" w:rsidR="00453CBA" w:rsidRDefault="00453CB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1842AF4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81FF0"/>
    <w:rsid w:val="00087B09"/>
    <w:rsid w:val="000E3D69"/>
    <w:rsid w:val="000F11A5"/>
    <w:rsid w:val="001457DD"/>
    <w:rsid w:val="00172E83"/>
    <w:rsid w:val="00174C26"/>
    <w:rsid w:val="00191C76"/>
    <w:rsid w:val="0019583F"/>
    <w:rsid w:val="001A0FA0"/>
    <w:rsid w:val="001C3697"/>
    <w:rsid w:val="001D525B"/>
    <w:rsid w:val="001E25C9"/>
    <w:rsid w:val="00234B11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400A8F"/>
    <w:rsid w:val="00402EAE"/>
    <w:rsid w:val="00421342"/>
    <w:rsid w:val="00422052"/>
    <w:rsid w:val="004436CE"/>
    <w:rsid w:val="00453CBA"/>
    <w:rsid w:val="0047732F"/>
    <w:rsid w:val="00486A77"/>
    <w:rsid w:val="004B54E4"/>
    <w:rsid w:val="004E0997"/>
    <w:rsid w:val="004F084A"/>
    <w:rsid w:val="004F2B15"/>
    <w:rsid w:val="00512B3B"/>
    <w:rsid w:val="00522354"/>
    <w:rsid w:val="00536A6A"/>
    <w:rsid w:val="0054058B"/>
    <w:rsid w:val="005703FD"/>
    <w:rsid w:val="005E3FC0"/>
    <w:rsid w:val="005E61C2"/>
    <w:rsid w:val="005F5862"/>
    <w:rsid w:val="006156B8"/>
    <w:rsid w:val="00617D4B"/>
    <w:rsid w:val="006425DC"/>
    <w:rsid w:val="0064391E"/>
    <w:rsid w:val="00660E51"/>
    <w:rsid w:val="0067352D"/>
    <w:rsid w:val="00681EE2"/>
    <w:rsid w:val="006837C3"/>
    <w:rsid w:val="006D571F"/>
    <w:rsid w:val="006F312A"/>
    <w:rsid w:val="0076237F"/>
    <w:rsid w:val="00771457"/>
    <w:rsid w:val="007754F0"/>
    <w:rsid w:val="00777D7B"/>
    <w:rsid w:val="00785B72"/>
    <w:rsid w:val="007D00AD"/>
    <w:rsid w:val="007F13FF"/>
    <w:rsid w:val="0081186E"/>
    <w:rsid w:val="0082344F"/>
    <w:rsid w:val="00875C5B"/>
    <w:rsid w:val="00884491"/>
    <w:rsid w:val="008961BF"/>
    <w:rsid w:val="008A1521"/>
    <w:rsid w:val="008A6B54"/>
    <w:rsid w:val="008F2B11"/>
    <w:rsid w:val="00907B33"/>
    <w:rsid w:val="009655A7"/>
    <w:rsid w:val="009A3E11"/>
    <w:rsid w:val="009B4D02"/>
    <w:rsid w:val="009C7E5D"/>
    <w:rsid w:val="009F7F53"/>
    <w:rsid w:val="00A13B9A"/>
    <w:rsid w:val="00A16E89"/>
    <w:rsid w:val="00A25490"/>
    <w:rsid w:val="00A33214"/>
    <w:rsid w:val="00A348AE"/>
    <w:rsid w:val="00A659C6"/>
    <w:rsid w:val="00A95B4B"/>
    <w:rsid w:val="00AA1652"/>
    <w:rsid w:val="00AE3BC9"/>
    <w:rsid w:val="00B254A8"/>
    <w:rsid w:val="00B30A4F"/>
    <w:rsid w:val="00B30EB4"/>
    <w:rsid w:val="00B51297"/>
    <w:rsid w:val="00B656CC"/>
    <w:rsid w:val="00BC7511"/>
    <w:rsid w:val="00BD5AA6"/>
    <w:rsid w:val="00BF0E2A"/>
    <w:rsid w:val="00C37AEC"/>
    <w:rsid w:val="00C80220"/>
    <w:rsid w:val="00C86665"/>
    <w:rsid w:val="00C87B82"/>
    <w:rsid w:val="00CB354A"/>
    <w:rsid w:val="00CB6BF7"/>
    <w:rsid w:val="00CC0CDA"/>
    <w:rsid w:val="00CF4326"/>
    <w:rsid w:val="00D0738E"/>
    <w:rsid w:val="00D25402"/>
    <w:rsid w:val="00D51990"/>
    <w:rsid w:val="00D549FA"/>
    <w:rsid w:val="00D758FB"/>
    <w:rsid w:val="00D869B4"/>
    <w:rsid w:val="00D9180B"/>
    <w:rsid w:val="00DB3E80"/>
    <w:rsid w:val="00DD2083"/>
    <w:rsid w:val="00E3138E"/>
    <w:rsid w:val="00E36A7A"/>
    <w:rsid w:val="00E37843"/>
    <w:rsid w:val="00EA45CB"/>
    <w:rsid w:val="00EB13E8"/>
    <w:rsid w:val="00EB5F17"/>
    <w:rsid w:val="00ED29B3"/>
    <w:rsid w:val="00F139BA"/>
    <w:rsid w:val="00F141F6"/>
    <w:rsid w:val="00F22DA7"/>
    <w:rsid w:val="00F25989"/>
    <w:rsid w:val="00F300FC"/>
    <w:rsid w:val="00F3117C"/>
    <w:rsid w:val="00F3344C"/>
    <w:rsid w:val="00F44D16"/>
    <w:rsid w:val="00F50F1D"/>
    <w:rsid w:val="00F604BA"/>
    <w:rsid w:val="00F6667E"/>
    <w:rsid w:val="00F75380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144C0-44DD-40A8-9207-5096B9BD4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161</Words>
  <Characters>854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2026-08-20T17:09:00Z</dcterms:created>
  <dcterms:modified xsi:type="dcterms:W3CDTF">2026-08-20T17:09:00Z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