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F1042" w14:textId="54665A07" w:rsidR="00FE4972" w:rsidRPr="00FE4972" w:rsidRDefault="00FE4972" w:rsidP="00FE4972">
      <w:pPr>
        <w:pStyle w:val="Tittel"/>
        <w:rPr>
          <w:rStyle w:val="eop"/>
        </w:rPr>
      </w:pPr>
      <w:r w:rsidRPr="00FE4972">
        <w:rPr>
          <w:rStyle w:val="normaltextrun"/>
        </w:rPr>
        <w:t>Invitasjon til markedsdialog</w:t>
      </w:r>
    </w:p>
    <w:p w14:paraId="7B68C025" w14:textId="2A1A490D" w:rsidR="00FE4972" w:rsidRPr="00985733" w:rsidRDefault="00FE4972" w:rsidP="00985733">
      <w:pPr>
        <w:pStyle w:val="Overskrift1"/>
      </w:pPr>
      <w:r w:rsidRPr="00985733">
        <w:rPr>
          <w:rStyle w:val="eop"/>
        </w:rPr>
        <w:t xml:space="preserve">Anskaffelse av </w:t>
      </w:r>
      <w:r w:rsidR="00D96735">
        <w:rPr>
          <w:rStyle w:val="eop"/>
        </w:rPr>
        <w:t>Hjertefrekvensmonitor</w:t>
      </w:r>
      <w:r w:rsidR="000F7531">
        <w:rPr>
          <w:rStyle w:val="eop"/>
        </w:rPr>
        <w:t xml:space="preserve"> </w:t>
      </w:r>
      <w:r w:rsidR="00F009A0">
        <w:rPr>
          <w:rStyle w:val="eop"/>
        </w:rPr>
        <w:t xml:space="preserve">til føden/nyfødt intensiv </w:t>
      </w:r>
      <w:r w:rsidR="00420980">
        <w:rPr>
          <w:rStyle w:val="eop"/>
        </w:rPr>
        <w:t>til helseforetakene i Helse Sør-Øst</w:t>
      </w:r>
      <w:r w:rsidR="00700D14">
        <w:rPr>
          <w:rStyle w:val="eop"/>
        </w:rPr>
        <w:t>.</w:t>
      </w:r>
    </w:p>
    <w:p w14:paraId="1C207CCD" w14:textId="77777777" w:rsidR="00A27BF9" w:rsidRDefault="00A27BF9" w:rsidP="00634149">
      <w:pPr>
        <w:rPr>
          <w:lang w:val="da-DK"/>
        </w:rPr>
      </w:pPr>
    </w:p>
    <w:p w14:paraId="7CA032EA" w14:textId="528CC2F3" w:rsidR="00FE4972" w:rsidRPr="00A34499" w:rsidRDefault="00FE4972" w:rsidP="00634149">
      <w:pPr>
        <w:rPr>
          <w:color w:val="FF0000"/>
          <w:lang w:val="da-DK"/>
        </w:rPr>
      </w:pPr>
      <w:r w:rsidRPr="46DAE29E">
        <w:rPr>
          <w:lang w:val="da-DK"/>
        </w:rPr>
        <w:t xml:space="preserve">Dato: </w:t>
      </w:r>
      <w:r w:rsidR="00D96735">
        <w:rPr>
          <w:lang w:val="da-DK"/>
        </w:rPr>
        <w:t>25.09.</w:t>
      </w:r>
      <w:r w:rsidR="00FC2FC4">
        <w:rPr>
          <w:lang w:val="da-DK"/>
        </w:rPr>
        <w:t>26</w:t>
      </w:r>
      <w:r w:rsidR="00030E34">
        <w:rPr>
          <w:lang w:val="da-DK"/>
        </w:rPr>
        <w:t xml:space="preserve"> </w:t>
      </w:r>
    </w:p>
    <w:p w14:paraId="28CE355E" w14:textId="4BB65AAE" w:rsidR="00FE4972" w:rsidRPr="00A27BF9" w:rsidRDefault="00FE4972" w:rsidP="00A27BF9">
      <w:r>
        <w:t>Sted</w:t>
      </w:r>
      <w:r w:rsidRPr="000C53D1">
        <w:t xml:space="preserve">: </w:t>
      </w:r>
      <w:r w:rsidR="00A558A5" w:rsidRPr="000C53D1">
        <w:t>Grønland 34,</w:t>
      </w:r>
      <w:r w:rsidR="00332DBD" w:rsidRPr="000C53D1">
        <w:t xml:space="preserve"> 3045 Drammen, Sykehusinnkjøp (Vektergården 5. etg).</w:t>
      </w:r>
    </w:p>
    <w:p w14:paraId="09E22274" w14:textId="726D0324" w:rsidR="00FE4972" w:rsidRPr="00634149" w:rsidRDefault="00FE4972" w:rsidP="00634149">
      <w:r w:rsidRPr="00634149">
        <w:t xml:space="preserve">Fra: </w:t>
      </w:r>
      <w:r>
        <w:t>Leder anskaffelse</w:t>
      </w:r>
      <w:r w:rsidRPr="00634149">
        <w:t xml:space="preserve"> </w:t>
      </w:r>
      <w:r w:rsidR="00420980">
        <w:t>- Magnus Eriksrud</w:t>
      </w:r>
    </w:p>
    <w:p w14:paraId="435084AC" w14:textId="5B1E7B6B" w:rsidR="00FE4972" w:rsidRPr="00634149" w:rsidRDefault="00FE4972" w:rsidP="00634149">
      <w:r w:rsidRPr="00634149">
        <w:t>Til: Interessenter</w:t>
      </w:r>
    </w:p>
    <w:p w14:paraId="02FE8DBC" w14:textId="77777777" w:rsidR="00FE4972" w:rsidRPr="00634149" w:rsidRDefault="00FE4972" w:rsidP="00634149"/>
    <w:p w14:paraId="7A901134" w14:textId="77777777" w:rsidR="00FE4972" w:rsidRPr="00985733" w:rsidRDefault="00FE4972" w:rsidP="00985733">
      <w:pPr>
        <w:pStyle w:val="Overskrift1"/>
      </w:pPr>
      <w:r w:rsidRPr="00985733">
        <w:t xml:space="preserve">Bakgrunn </w:t>
      </w:r>
    </w:p>
    <w:p w14:paraId="03F0E2AB" w14:textId="5FEAE435" w:rsidR="00FE4972" w:rsidRPr="00634149" w:rsidRDefault="00FE4972" w:rsidP="00634149">
      <w:r>
        <w:t xml:space="preserve">Det inviteres herved til markedsdialog i forbindelse med </w:t>
      </w:r>
      <w:r w:rsidRPr="000C53D1">
        <w:t xml:space="preserve">anskaffelse </w:t>
      </w:r>
      <w:r w:rsidR="00420980" w:rsidRPr="000C53D1">
        <w:t>20</w:t>
      </w:r>
      <w:r w:rsidR="00E80872" w:rsidRPr="000C53D1">
        <w:t>26-62774</w:t>
      </w:r>
      <w:r w:rsidRPr="000C53D1">
        <w:t xml:space="preserve"> på kjøp av</w:t>
      </w:r>
      <w:r w:rsidRPr="000C53D1">
        <w:rPr>
          <w:b/>
          <w:bCs/>
        </w:rPr>
        <w:t xml:space="preserve"> </w:t>
      </w:r>
      <w:r w:rsidR="00E80872" w:rsidRPr="000C53D1">
        <w:t>hjertefrekvensmonitor til føden/nyfødt intensiv</w:t>
      </w:r>
      <w:r w:rsidR="00E80872" w:rsidRPr="000C53D1">
        <w:rPr>
          <w:b/>
          <w:bCs/>
        </w:rPr>
        <w:t xml:space="preserve"> </w:t>
      </w:r>
      <w:r w:rsidR="00420980" w:rsidRPr="000C53D1">
        <w:t>til helseforetakene</w:t>
      </w:r>
      <w:r w:rsidR="007C73D4" w:rsidRPr="000C53D1">
        <w:t xml:space="preserve"> </w:t>
      </w:r>
      <w:r w:rsidR="00420980" w:rsidRPr="000C53D1">
        <w:t>i Helse S</w:t>
      </w:r>
      <w:r w:rsidR="005002EA" w:rsidRPr="000C53D1">
        <w:t>ø</w:t>
      </w:r>
      <w:r w:rsidR="00420980" w:rsidRPr="000C53D1">
        <w:t>r-Øst.</w:t>
      </w:r>
    </w:p>
    <w:p w14:paraId="5D0B52B1" w14:textId="77777777" w:rsidR="00E80872" w:rsidRDefault="00FE4972" w:rsidP="00634149">
      <w:r>
        <w:t xml:space="preserve">Markedsdialogen er en del av forarbeidet for anskaffelsen og gjennomføres fordi Oppdragsgiver ønsker </w:t>
      </w:r>
      <w:r w:rsidR="004D5500">
        <w:t xml:space="preserve">å </w:t>
      </w:r>
      <w:r>
        <w:t xml:space="preserve">få innspill til anskaffelsen fra potensielle leverandører, ev. også fra andre interessenter. </w:t>
      </w:r>
    </w:p>
    <w:p w14:paraId="17C7D8C4" w14:textId="22EE0C38" w:rsidR="00961078" w:rsidRPr="00634149" w:rsidRDefault="00FE4972" w:rsidP="00634149">
      <w:r>
        <w:t xml:space="preserve">Som et ledd i denne prosessen inviteres leverandører av </w:t>
      </w:r>
      <w:r w:rsidR="003D4B99" w:rsidRPr="003D4B99">
        <w:rPr>
          <w:b/>
          <w:bCs/>
        </w:rPr>
        <w:t xml:space="preserve">trådløs </w:t>
      </w:r>
      <w:r w:rsidR="00AC205C" w:rsidRPr="003D4B99">
        <w:rPr>
          <w:b/>
          <w:bCs/>
        </w:rPr>
        <w:t>hjertefrekvensmonitorer til føden/</w:t>
      </w:r>
      <w:r w:rsidR="00AC205C" w:rsidRPr="00AC1C86">
        <w:rPr>
          <w:b/>
          <w:bCs/>
        </w:rPr>
        <w:t>nyfødt</w:t>
      </w:r>
      <w:r w:rsidRPr="00AC1C86">
        <w:rPr>
          <w:b/>
          <w:bCs/>
        </w:rPr>
        <w:t xml:space="preserve"> </w:t>
      </w:r>
      <w:r w:rsidR="008E2938" w:rsidRPr="00AC1C86">
        <w:rPr>
          <w:b/>
          <w:bCs/>
        </w:rPr>
        <w:t xml:space="preserve">som kan </w:t>
      </w:r>
      <w:r w:rsidR="00AC1C86" w:rsidRPr="00AC1C86">
        <w:rPr>
          <w:b/>
          <w:bCs/>
        </w:rPr>
        <w:t>oppgi</w:t>
      </w:r>
      <w:r w:rsidR="008E2938" w:rsidRPr="00AC1C86">
        <w:rPr>
          <w:b/>
          <w:bCs/>
        </w:rPr>
        <w:t xml:space="preserve"> rask</w:t>
      </w:r>
      <w:r w:rsidR="00AC1C86">
        <w:rPr>
          <w:b/>
          <w:bCs/>
        </w:rPr>
        <w:t xml:space="preserve"> (ila de første sekundene)</w:t>
      </w:r>
      <w:r w:rsidR="00AC1C86" w:rsidRPr="00AC1C86">
        <w:rPr>
          <w:b/>
          <w:bCs/>
        </w:rPr>
        <w:t xml:space="preserve"> hjertefrekvens på våt/nyfødt hud </w:t>
      </w:r>
      <w:r>
        <w:t xml:space="preserve">til å gi innspill til anskaffelsen. </w:t>
      </w:r>
      <w:r w:rsidR="008874B9">
        <w:t>Prosjektet øns</w:t>
      </w:r>
      <w:r w:rsidR="00DB4079">
        <w:t>k</w:t>
      </w:r>
      <w:r w:rsidR="008874B9">
        <w:t xml:space="preserve">er informasjon om hjertefrekvens umiddelbart etter fødsel. </w:t>
      </w:r>
    </w:p>
    <w:p w14:paraId="56AC3683" w14:textId="77777777" w:rsidR="00FE4972" w:rsidRPr="00985733" w:rsidRDefault="00FE4972" w:rsidP="00985733">
      <w:pPr>
        <w:pStyle w:val="Overskrift1"/>
      </w:pPr>
      <w:r w:rsidRPr="00985733">
        <w:t xml:space="preserve">Oppdragsgiver </w:t>
      </w:r>
    </w:p>
    <w:p w14:paraId="27B41503" w14:textId="77777777" w:rsidR="00FE4972" w:rsidRPr="00634149" w:rsidRDefault="00FE4972" w:rsidP="00634149">
      <w:r w:rsidRPr="00634149">
        <w:t xml:space="preserve">Sykehusinnkjøp HF ble stiftet 17. desember 2015 og har strategisk og operativt ansvar for innkjøp i spesialisthelsetjenesten. Foretaket har fire eiere: Helse Sør-Øst RHF, Helse Nord RHF, Helse Midt-Norge RHF og Helse Vest RHF, hvorav eierandelene er på 25 prosent hver. </w:t>
      </w:r>
    </w:p>
    <w:p w14:paraId="4296CA43" w14:textId="77777777" w:rsidR="00FE4972" w:rsidRPr="00634149" w:rsidRDefault="00FE4972" w:rsidP="00634149">
      <w:r w:rsidRPr="00634149">
        <w:t xml:space="preserve">Foretaket skal kun tilby tjenester til sine eiere, deres heleide virksomheter, ideelle virksomheter med driftsavtale med de regionale helseforetakene og virksomheter underlagt eller heleid av Helse- og omsorgsdepartementet som medvirker til å levere spesialisthelsetjenester. </w:t>
      </w:r>
    </w:p>
    <w:p w14:paraId="2DDA52B1" w14:textId="6148A1AC" w:rsidR="00FE4972" w:rsidRPr="00634149" w:rsidRDefault="00FE4972" w:rsidP="00634149">
      <w:r w:rsidRPr="00634149">
        <w:t xml:space="preserve">I denne anskaffelsen opptrer Sykehusinnkjøp HF divisjon </w:t>
      </w:r>
      <w:r w:rsidR="00961078">
        <w:t>MTU</w:t>
      </w:r>
      <w:r w:rsidRPr="00FE4972">
        <w:rPr>
          <w:color w:val="1A588E" w:themeColor="background2" w:themeShade="80"/>
        </w:rPr>
        <w:t xml:space="preserve"> </w:t>
      </w:r>
      <w:r w:rsidRPr="00634149">
        <w:t xml:space="preserve">på vegne av følgende foretak: </w:t>
      </w:r>
    </w:p>
    <w:p w14:paraId="5A3F884C" w14:textId="3255D203" w:rsidR="00FE4972" w:rsidRDefault="00FE4972" w:rsidP="00CB3DE8">
      <w:pPr>
        <w:pStyle w:val="Listeavsnitt"/>
        <w:numPr>
          <w:ilvl w:val="0"/>
          <w:numId w:val="1"/>
        </w:numPr>
      </w:pPr>
      <w:r w:rsidRPr="00961078">
        <w:t xml:space="preserve">Helse </w:t>
      </w:r>
      <w:r w:rsidR="00961078" w:rsidRPr="00961078">
        <w:t>Sør-Øst</w:t>
      </w:r>
      <w:r w:rsidRPr="00961078">
        <w:t xml:space="preserve"> </w:t>
      </w:r>
      <w:r w:rsidR="00961078" w:rsidRPr="00961078">
        <w:t>R</w:t>
      </w:r>
      <w:r w:rsidRPr="00961078">
        <w:t xml:space="preserve">HF </w:t>
      </w:r>
    </w:p>
    <w:p w14:paraId="76DE83F5" w14:textId="77777777" w:rsidR="003E2954" w:rsidRPr="003E2954" w:rsidRDefault="003E2954" w:rsidP="003E2954">
      <w:pPr>
        <w:pStyle w:val="Listeavsnitt"/>
      </w:pPr>
    </w:p>
    <w:p w14:paraId="525CBDF3" w14:textId="77777777" w:rsidR="00FE4972" w:rsidRPr="00985733" w:rsidRDefault="00FE4972" w:rsidP="00985733">
      <w:pPr>
        <w:pStyle w:val="Overskrift1"/>
      </w:pPr>
      <w:bookmarkStart w:id="0" w:name="_Hlk81983550"/>
      <w:r w:rsidRPr="00985733">
        <w:t xml:space="preserve">Kommunikasjon </w:t>
      </w:r>
    </w:p>
    <w:p w14:paraId="4AEFF429" w14:textId="75B44F4F" w:rsidR="00FE4972" w:rsidRPr="00961078" w:rsidRDefault="00FE4972" w:rsidP="00634149">
      <w:r w:rsidRPr="00961078">
        <w:t xml:space="preserve">All kommunikasjon i prosessen skal foregå </w:t>
      </w:r>
      <w:r w:rsidRPr="00A526B5">
        <w:t xml:space="preserve">via </w:t>
      </w:r>
      <w:r w:rsidR="00A526B5" w:rsidRPr="00A526B5">
        <w:t>KGV</w:t>
      </w:r>
      <w:r w:rsidRPr="00A526B5">
        <w:t>. Annen</w:t>
      </w:r>
      <w:r w:rsidRPr="00961078">
        <w:t xml:space="preserve"> kommunikasjon med personer som deltar i beslutningsprosessen er ikke tillatt, og henvendelser som skjer på annen måte kan ikke påregnes besvart. Dette for at all kommunikasjon skal loggføres. Ved spørsmål som angår alle interessenter, vil Oppdragsgiver besvare dette anonymisert ved å gi svaret som tilleggsinformasjon. </w:t>
      </w:r>
    </w:p>
    <w:bookmarkEnd w:id="0"/>
    <w:p w14:paraId="72769D69" w14:textId="77777777" w:rsidR="00FE4972" w:rsidRPr="00634149" w:rsidRDefault="00FE4972" w:rsidP="00634149"/>
    <w:p w14:paraId="4B81C127" w14:textId="77777777" w:rsidR="00FE4972" w:rsidRPr="00985733" w:rsidRDefault="00FE4972" w:rsidP="00985733">
      <w:pPr>
        <w:pStyle w:val="Overskrift1"/>
      </w:pPr>
      <w:r w:rsidRPr="00985733">
        <w:lastRenderedPageBreak/>
        <w:t xml:space="preserve">Taushetsplikt </w:t>
      </w:r>
    </w:p>
    <w:p w14:paraId="486DEABF" w14:textId="52E77923" w:rsidR="00FE4972" w:rsidRPr="00634149" w:rsidRDefault="00FE4972" w:rsidP="00634149">
      <w:r w:rsidRPr="00634149">
        <w:t xml:space="preserve">Oppdragsgiver og dennes ansatte plikter å hindre at andre får adgang eller kjennskap til opplysninger om tekniske innretninger og fremgangsmåter eller drifts- og forretningsforhold det vil være av konkurransemessig betydning å hemmeligholde, </w:t>
      </w:r>
      <w:r>
        <w:t>jf</w:t>
      </w:r>
      <w:r w:rsidRPr="00634149">
        <w:t xml:space="preserve">. anskaffelsesforskriften § 7-4, </w:t>
      </w:r>
      <w:r>
        <w:t>jf</w:t>
      </w:r>
      <w:r w:rsidRPr="00634149">
        <w:t xml:space="preserve">. forvaltningsloven § 13. </w:t>
      </w:r>
    </w:p>
    <w:p w14:paraId="3BD37CE0" w14:textId="77777777" w:rsidR="00FE4972" w:rsidRPr="00985733" w:rsidRDefault="00FE4972" w:rsidP="00985733">
      <w:pPr>
        <w:pStyle w:val="Overskrift1"/>
      </w:pPr>
      <w:r w:rsidRPr="00985733">
        <w:t xml:space="preserve">Beskrivelse av anskaffelsen </w:t>
      </w:r>
    </w:p>
    <w:p w14:paraId="0A2D8751" w14:textId="17C5D89C" w:rsidR="00B22168" w:rsidRPr="00F34526" w:rsidRDefault="00A801A1" w:rsidP="00B22168">
      <w:r w:rsidRPr="00F34526">
        <w:t xml:space="preserve">Regionalt kompetansesenter for </w:t>
      </w:r>
      <w:r w:rsidR="000645BB">
        <w:t xml:space="preserve">samordning av investeringer i medisinsk teknisk utstyr i Helse Sør-Øst </w:t>
      </w:r>
      <w:r w:rsidR="00C2612E" w:rsidRPr="00F34526">
        <w:t xml:space="preserve">(RKMTU) foreslår en regional anskaffelse av </w:t>
      </w:r>
      <w:r w:rsidR="00A526B5">
        <w:t>hjertefrekvensmonitor</w:t>
      </w:r>
      <w:r w:rsidR="00C2612E" w:rsidRPr="00F34526">
        <w:t xml:space="preserve"> til helseforetakene</w:t>
      </w:r>
      <w:r w:rsidR="0046487F" w:rsidRPr="00F34526">
        <w:t xml:space="preserve"> </w:t>
      </w:r>
      <w:r w:rsidR="00C2612E" w:rsidRPr="00F34526">
        <w:t>i HSØ. I den forbindelse</w:t>
      </w:r>
      <w:r w:rsidR="00F66517" w:rsidRPr="00F34526">
        <w:t xml:space="preserve"> inviteres det til markedsdialog, en til en, </w:t>
      </w:r>
      <w:r w:rsidR="002034A6" w:rsidRPr="00F34526">
        <w:t xml:space="preserve">hvor </w:t>
      </w:r>
      <w:r w:rsidR="0046487F" w:rsidRPr="00F34526">
        <w:t>representanter</w:t>
      </w:r>
      <w:r w:rsidR="002034A6" w:rsidRPr="00F34526">
        <w:t xml:space="preserve"> fra helseforetak</w:t>
      </w:r>
      <w:r w:rsidR="001013F3">
        <w:t>ene</w:t>
      </w:r>
      <w:r w:rsidR="002034A6" w:rsidRPr="00F34526">
        <w:t xml:space="preserve"> vil være til stede</w:t>
      </w:r>
      <w:r w:rsidR="00840E34">
        <w:t xml:space="preserve"> sammen med innkjøpsfaglig kompetanse fra Sykehusinnkjøp.</w:t>
      </w:r>
    </w:p>
    <w:p w14:paraId="410F9CB4" w14:textId="77777777" w:rsidR="003E2954" w:rsidRPr="0019131F" w:rsidRDefault="00B22168" w:rsidP="00634149">
      <w:pPr>
        <w:rPr>
          <w:b/>
          <w:bCs/>
        </w:rPr>
      </w:pPr>
      <w:r w:rsidRPr="0019131F">
        <w:rPr>
          <w:b/>
          <w:bCs/>
        </w:rPr>
        <w:t>Ber om at Interessenter i markedsdialogen tar med komplett utstyr for demonstrasjon for prosjektdeltakerne denne dagen.</w:t>
      </w:r>
    </w:p>
    <w:p w14:paraId="3ECCB9CC" w14:textId="0A28F35A" w:rsidR="00AF3228" w:rsidRDefault="0019131F" w:rsidP="00DF1D0A">
      <w:r w:rsidRPr="00553C0C">
        <w:t xml:space="preserve">Interessent vil </w:t>
      </w:r>
      <w:r w:rsidRPr="00553C0C">
        <w:rPr>
          <w:color w:val="000000" w:themeColor="text1"/>
        </w:rPr>
        <w:t xml:space="preserve">få 30 minutter til rådighet til å besvare spørsmålene under. Etter presentasjon vil det bli avsatt </w:t>
      </w:r>
      <w:r w:rsidR="003528AB">
        <w:rPr>
          <w:color w:val="000000" w:themeColor="text1"/>
        </w:rPr>
        <w:t>2</w:t>
      </w:r>
      <w:r w:rsidR="00211985" w:rsidRPr="00553C0C">
        <w:rPr>
          <w:color w:val="000000" w:themeColor="text1"/>
        </w:rPr>
        <w:t>0</w:t>
      </w:r>
      <w:r w:rsidRPr="00553C0C">
        <w:rPr>
          <w:color w:val="000000" w:themeColor="text1"/>
        </w:rPr>
        <w:t xml:space="preserve"> minutter </w:t>
      </w:r>
      <w:r w:rsidRPr="00553C0C">
        <w:t>for</w:t>
      </w:r>
      <w:r w:rsidRPr="005D5D13">
        <w:t xml:space="preserve"> praktisk demonstrasjon av </w:t>
      </w:r>
      <w:r w:rsidR="003528AB">
        <w:t>løsningen</w:t>
      </w:r>
      <w:r w:rsidRPr="005D5D13">
        <w:t xml:space="preserve"> for prosjektdeltakerne.</w:t>
      </w:r>
    </w:p>
    <w:p w14:paraId="28F030ED" w14:textId="1E7469EC" w:rsidR="00627FBB" w:rsidRPr="00627FBB" w:rsidRDefault="002D5576" w:rsidP="00634149">
      <w:r>
        <w:t>Oppdragsgiver</w:t>
      </w:r>
      <w:r w:rsidR="00DF1D0A">
        <w:t xml:space="preserve"> tar forbehold om at tidssesjonene kan endres</w:t>
      </w:r>
      <w:r w:rsidR="00780C7B">
        <w:t xml:space="preserve"> for </w:t>
      </w:r>
      <w:r w:rsidR="00307FAD">
        <w:t xml:space="preserve">å ivareta </w:t>
      </w:r>
      <w:r w:rsidR="00780C7B">
        <w:t>forholdsmessig ressursbruk</w:t>
      </w:r>
      <w:r w:rsidR="00AF3228">
        <w:t xml:space="preserve">. En evt. endring </w:t>
      </w:r>
      <w:r>
        <w:t xml:space="preserve">vil </w:t>
      </w:r>
      <w:r w:rsidR="00AF3228">
        <w:t xml:space="preserve">bli kunngjort </w:t>
      </w:r>
      <w:r w:rsidR="00307FAD">
        <w:t>i uken før dialogmøtet</w:t>
      </w:r>
      <w:r>
        <w:t>. Alle Interessenter vil få avsatt lik tid</w:t>
      </w:r>
      <w:r w:rsidR="00307FAD">
        <w:t xml:space="preserve"> i henhold til kriteriene over.</w:t>
      </w:r>
    </w:p>
    <w:p w14:paraId="14A2C152" w14:textId="77777777" w:rsidR="00FE4972" w:rsidRDefault="00FE4972" w:rsidP="00985733">
      <w:pPr>
        <w:pStyle w:val="Overskrift1"/>
      </w:pPr>
      <w:r w:rsidRPr="00985733">
        <w:t xml:space="preserve">Innspill fra interessenter </w:t>
      </w:r>
    </w:p>
    <w:p w14:paraId="42DF2162" w14:textId="77777777" w:rsidR="00FE4972" w:rsidRPr="00634149" w:rsidRDefault="00FE4972" w:rsidP="00634149">
      <w:r w:rsidRPr="00634149">
        <w:t xml:space="preserve">Oppdragsgiver ber om innspill til følgende punkter: </w:t>
      </w:r>
    </w:p>
    <w:p w14:paraId="539DF4C5" w14:textId="77777777" w:rsidR="00F761D7" w:rsidRDefault="00FE4972" w:rsidP="00F761D7">
      <w:pPr>
        <w:pStyle w:val="Listeavsnitt"/>
        <w:numPr>
          <w:ilvl w:val="0"/>
          <w:numId w:val="2"/>
        </w:numPr>
      </w:pPr>
      <w:r w:rsidRPr="00634149">
        <w:t xml:space="preserve">Innspill til </w:t>
      </w:r>
      <w:r w:rsidRPr="00C42894">
        <w:t>anskaffelsen</w:t>
      </w:r>
      <w:r w:rsidR="00F761D7">
        <w:t xml:space="preserve"> (30min)</w:t>
      </w:r>
      <w:r w:rsidRPr="00C42894">
        <w:t xml:space="preserve">: </w:t>
      </w:r>
    </w:p>
    <w:p w14:paraId="6641ABE0" w14:textId="03B01F3D" w:rsidR="00FE4972" w:rsidRDefault="00F761D7" w:rsidP="00F761D7">
      <w:pPr>
        <w:pStyle w:val="Listeavsnitt"/>
        <w:numPr>
          <w:ilvl w:val="1"/>
          <w:numId w:val="2"/>
        </w:numPr>
      </w:pPr>
      <w:r w:rsidRPr="00634149">
        <w:t xml:space="preserve">Kort presentasjon av interessent </w:t>
      </w:r>
      <w:r>
        <w:t>(</w:t>
      </w:r>
      <w:r w:rsidR="002B3D66">
        <w:t>maks.</w:t>
      </w:r>
      <w:r>
        <w:t xml:space="preserve"> 5 minutter)</w:t>
      </w:r>
      <w:r w:rsidR="00C423ED">
        <w:t>.</w:t>
      </w:r>
    </w:p>
    <w:p w14:paraId="7CAEBEE0" w14:textId="0CE8ECCB" w:rsidR="007D4220" w:rsidRPr="00C42894" w:rsidRDefault="007D4220" w:rsidP="00F761D7">
      <w:pPr>
        <w:pStyle w:val="Listeavsnitt"/>
        <w:numPr>
          <w:ilvl w:val="1"/>
          <w:numId w:val="2"/>
        </w:numPr>
      </w:pPr>
      <w:r>
        <w:t xml:space="preserve">Oppgi referanser </w:t>
      </w:r>
      <w:r w:rsidR="00BC7045">
        <w:t xml:space="preserve">på </w:t>
      </w:r>
      <w:r w:rsidR="00CC768B">
        <w:t>tidligere leveranser.</w:t>
      </w:r>
    </w:p>
    <w:p w14:paraId="006BA232" w14:textId="7F319174" w:rsidR="00FE4972" w:rsidRPr="00C42894" w:rsidRDefault="00FE4972" w:rsidP="00FE4972">
      <w:pPr>
        <w:pStyle w:val="Listeavsnitt"/>
        <w:numPr>
          <w:ilvl w:val="1"/>
          <w:numId w:val="2"/>
        </w:numPr>
      </w:pPr>
      <w:r w:rsidRPr="00C42894">
        <w:t>Hvordan vurderer interessenten markedets leveringskapasitet for sitt produktområde for den kommende avtaleperioden?</w:t>
      </w:r>
    </w:p>
    <w:p w14:paraId="7AFB3305" w14:textId="44294B11" w:rsidR="00FE4972" w:rsidRPr="00C42894" w:rsidRDefault="00FE4972" w:rsidP="00FE4972">
      <w:pPr>
        <w:pStyle w:val="Listeavsnitt"/>
        <w:numPr>
          <w:ilvl w:val="1"/>
          <w:numId w:val="2"/>
        </w:numPr>
      </w:pPr>
      <w:r w:rsidRPr="00C42894">
        <w:t xml:space="preserve">Hvilke krav bør stilles til kvalitet på produktene? </w:t>
      </w:r>
    </w:p>
    <w:p w14:paraId="132E9FF6" w14:textId="17053DA3" w:rsidR="00583987" w:rsidRDefault="00583987" w:rsidP="00FE4972">
      <w:pPr>
        <w:pStyle w:val="Listeavsnitt"/>
        <w:numPr>
          <w:ilvl w:val="1"/>
          <w:numId w:val="2"/>
        </w:numPr>
      </w:pPr>
      <w:r>
        <w:t xml:space="preserve">Gi en kort sammenfatning av </w:t>
      </w:r>
      <w:r w:rsidR="009B202E">
        <w:t xml:space="preserve">Interessentens </w:t>
      </w:r>
      <w:r>
        <w:t>serviceorganisasjon i Norge.</w:t>
      </w:r>
    </w:p>
    <w:p w14:paraId="79D989A2" w14:textId="17EEADB6" w:rsidR="003A67E4" w:rsidRPr="004A24B9" w:rsidRDefault="003A67E4" w:rsidP="0069005E">
      <w:pPr>
        <w:pStyle w:val="Listeavsnitt"/>
        <w:numPr>
          <w:ilvl w:val="1"/>
          <w:numId w:val="2"/>
        </w:numPr>
      </w:pPr>
      <w:r>
        <w:t>Hvilke opplæringsmuligheter til klinisk og teknisk personell kan tilbys? </w:t>
      </w:r>
    </w:p>
    <w:p w14:paraId="35690D42" w14:textId="0664BA2D" w:rsidR="7EF98705" w:rsidRDefault="7EF98705" w:rsidP="596A4493">
      <w:pPr>
        <w:pStyle w:val="Listeavsnitt"/>
        <w:numPr>
          <w:ilvl w:val="2"/>
          <w:numId w:val="2"/>
        </w:numPr>
      </w:pPr>
      <w:r>
        <w:t xml:space="preserve">E-lærings </w:t>
      </w:r>
      <w:r w:rsidR="41BFB61F">
        <w:t>system</w:t>
      </w:r>
      <w:r>
        <w:t>. Finnes det opplæring</w:t>
      </w:r>
      <w:r w:rsidR="3BDE1572">
        <w:t>sprogram</w:t>
      </w:r>
      <w:r>
        <w:t xml:space="preserve"> som er tilgjengelig </w:t>
      </w:r>
      <w:r w:rsidR="16606D4D">
        <w:t>hos HSØ sin</w:t>
      </w:r>
      <w:r>
        <w:t xml:space="preserve"> kompetanseportal</w:t>
      </w:r>
      <w:r w:rsidR="308CBE2A">
        <w:t xml:space="preserve"> (SCORM)</w:t>
      </w:r>
      <w:r>
        <w:t>?</w:t>
      </w:r>
    </w:p>
    <w:p w14:paraId="7A09033A" w14:textId="4B9E62A9" w:rsidR="00CC768B" w:rsidRDefault="00CC768B" w:rsidP="00CC768B">
      <w:pPr>
        <w:pStyle w:val="Listeavsnitt"/>
        <w:numPr>
          <w:ilvl w:val="2"/>
          <w:numId w:val="2"/>
        </w:numPr>
      </w:pPr>
      <w:r w:rsidRPr="00CC768B">
        <w:t>Finnes det en intern simulator på utstyret for opplæring?</w:t>
      </w:r>
    </w:p>
    <w:p w14:paraId="685E5648" w14:textId="1796A159" w:rsidR="00E73558" w:rsidRDefault="00CC768B" w:rsidP="6B1D9E84">
      <w:pPr>
        <w:pStyle w:val="Listeavsnitt"/>
        <w:numPr>
          <w:ilvl w:val="1"/>
          <w:numId w:val="2"/>
        </w:numPr>
      </w:pPr>
      <w:r w:rsidRPr="00CC768B">
        <w:t>Oppgi l</w:t>
      </w:r>
      <w:r w:rsidR="00E73558" w:rsidRPr="00CC768B">
        <w:t>evetid på batteri</w:t>
      </w:r>
    </w:p>
    <w:p w14:paraId="251717B6" w14:textId="24EB17A7" w:rsidR="00ED289E" w:rsidRDefault="00ED289E" w:rsidP="6B1D9E84">
      <w:pPr>
        <w:pStyle w:val="Listeavsnitt"/>
        <w:numPr>
          <w:ilvl w:val="1"/>
          <w:numId w:val="2"/>
        </w:numPr>
      </w:pPr>
      <w:r>
        <w:t xml:space="preserve">Oppgi </w:t>
      </w:r>
      <w:r w:rsidR="00ED4080">
        <w:t>levetid på utstyret. Hva er estimert garanti.</w:t>
      </w:r>
    </w:p>
    <w:p w14:paraId="29D23871" w14:textId="7D4DF2C0" w:rsidR="00DE3566" w:rsidRPr="00CC768B" w:rsidRDefault="00DE3566" w:rsidP="6B1D9E84">
      <w:pPr>
        <w:pStyle w:val="Listeavsnitt"/>
        <w:numPr>
          <w:ilvl w:val="1"/>
          <w:numId w:val="2"/>
        </w:numPr>
      </w:pPr>
      <w:r>
        <w:t xml:space="preserve">Bruk hos ekstrem premature? </w:t>
      </w:r>
      <w:r w:rsidR="00DE0971">
        <w:t>Oppgi vekt</w:t>
      </w:r>
      <w:r w:rsidR="008F32FA">
        <w:t>grense</w:t>
      </w:r>
      <w:r w:rsidR="003D4B99">
        <w:t xml:space="preserve">. </w:t>
      </w:r>
    </w:p>
    <w:p w14:paraId="4BC8D7F3" w14:textId="550A1EF9" w:rsidR="00AA066E" w:rsidRPr="00CC768B" w:rsidRDefault="000C55FC" w:rsidP="6B1D9E84">
      <w:pPr>
        <w:pStyle w:val="Listeavsnitt"/>
        <w:numPr>
          <w:ilvl w:val="1"/>
          <w:numId w:val="2"/>
        </w:numPr>
      </w:pPr>
      <w:r w:rsidRPr="00CC768B">
        <w:t xml:space="preserve">Er det </w:t>
      </w:r>
      <w:r w:rsidR="004E215B">
        <w:t>IKT</w:t>
      </w:r>
      <w:r w:rsidR="00170FE6">
        <w:t xml:space="preserve"> funksjonalitet</w:t>
      </w:r>
      <w:r w:rsidR="004E215B">
        <w:t>/minne tilgjengelig?</w:t>
      </w:r>
      <w:r w:rsidR="007C0E5D">
        <w:t xml:space="preserve"> Kan man høste data til kliniske system?</w:t>
      </w:r>
      <w:r w:rsidR="00F85EB7">
        <w:t xml:space="preserve"> App tilgjengelighet?</w:t>
      </w:r>
    </w:p>
    <w:p w14:paraId="3FD183E9" w14:textId="19988DB2" w:rsidR="002B6693" w:rsidRDefault="00A166C1" w:rsidP="007C0E5D">
      <w:pPr>
        <w:pStyle w:val="Listeavsnitt"/>
        <w:numPr>
          <w:ilvl w:val="1"/>
          <w:numId w:val="2"/>
        </w:numPr>
      </w:pPr>
      <w:r w:rsidRPr="00CC768B">
        <w:t>Prosjektgruppen ønsker å få presentert om det finnes innovasjon/nyheter i «pipline».</w:t>
      </w:r>
      <w:r w:rsidR="009D405D" w:rsidRPr="00CC768B">
        <w:t xml:space="preserve"> </w:t>
      </w:r>
    </w:p>
    <w:p w14:paraId="1084A59B" w14:textId="228D1306" w:rsidR="00DB4B49" w:rsidRDefault="00DB4B49" w:rsidP="007C0E5D">
      <w:pPr>
        <w:pStyle w:val="Listeavsnitt"/>
        <w:numPr>
          <w:ilvl w:val="1"/>
          <w:numId w:val="2"/>
        </w:numPr>
      </w:pPr>
      <w:r>
        <w:t>Rengjøring av utstyr</w:t>
      </w:r>
      <w:r w:rsidR="001A11EA">
        <w:t>, angi prosedyre</w:t>
      </w:r>
      <w:r w:rsidR="00A37A6B">
        <w:t>.</w:t>
      </w:r>
    </w:p>
    <w:p w14:paraId="7A119D67" w14:textId="14BDB436" w:rsidR="002F6F78" w:rsidRDefault="002F6F78" w:rsidP="007C0E5D">
      <w:pPr>
        <w:pStyle w:val="Listeavsnitt"/>
        <w:numPr>
          <w:ilvl w:val="1"/>
          <w:numId w:val="2"/>
        </w:numPr>
      </w:pPr>
      <w:r>
        <w:t>Droptest? IP grad?</w:t>
      </w:r>
    </w:p>
    <w:p w14:paraId="79858414" w14:textId="528888E3" w:rsidR="00513932" w:rsidRPr="007C0E5D" w:rsidRDefault="00513932" w:rsidP="007C0E5D">
      <w:pPr>
        <w:pStyle w:val="Listeavsnitt"/>
        <w:numPr>
          <w:ilvl w:val="1"/>
          <w:numId w:val="2"/>
        </w:numPr>
      </w:pPr>
      <w:r>
        <w:t>Serviceni</w:t>
      </w:r>
      <w:r w:rsidR="00602ECE">
        <w:t>vå? Reparerbarhet?</w:t>
      </w:r>
      <w:r w:rsidR="00873FF0">
        <w:t xml:space="preserve"> Kan enkelt komponenter skiftes?</w:t>
      </w:r>
    </w:p>
    <w:p w14:paraId="131A5F19" w14:textId="78F5F6B8" w:rsidR="00A166C1" w:rsidRDefault="00A166C1" w:rsidP="009D405D">
      <w:pPr>
        <w:pStyle w:val="Listeavsnitt"/>
        <w:ind w:left="1440"/>
      </w:pPr>
    </w:p>
    <w:p w14:paraId="7C966862" w14:textId="6B60810C" w:rsidR="00F761D7" w:rsidRDefault="00F761D7" w:rsidP="00F761D7">
      <w:pPr>
        <w:pStyle w:val="Listeavsnitt"/>
        <w:numPr>
          <w:ilvl w:val="0"/>
          <w:numId w:val="2"/>
        </w:numPr>
      </w:pPr>
      <w:r>
        <w:lastRenderedPageBreak/>
        <w:t xml:space="preserve">Gjennomgang av </w:t>
      </w:r>
      <w:r w:rsidR="00602ECE">
        <w:t>utstyret</w:t>
      </w:r>
      <w:r w:rsidR="00A16A19">
        <w:t xml:space="preserve"> </w:t>
      </w:r>
      <w:r w:rsidR="008456F3">
        <w:t>med brukerne</w:t>
      </w:r>
      <w:r>
        <w:t xml:space="preserve">, herunder </w:t>
      </w:r>
      <w:r w:rsidR="008456F3">
        <w:t xml:space="preserve">brukervennlighet, </w:t>
      </w:r>
      <w:r>
        <w:t>funksjonalitet og design (</w:t>
      </w:r>
      <w:r w:rsidR="00B055D1">
        <w:t>2</w:t>
      </w:r>
      <w:r w:rsidR="00997B6A">
        <w:t>0 min</w:t>
      </w:r>
      <w:r>
        <w:t>)</w:t>
      </w:r>
      <w:r w:rsidR="008456F3">
        <w:t>.</w:t>
      </w:r>
    </w:p>
    <w:p w14:paraId="7A2D2876" w14:textId="0D178CE1" w:rsidR="001826EC" w:rsidRPr="001826EC" w:rsidRDefault="001826EC" w:rsidP="00CC768B">
      <w:pPr>
        <w:pStyle w:val="Listeavsnitt"/>
        <w:numPr>
          <w:ilvl w:val="1"/>
          <w:numId w:val="2"/>
        </w:numPr>
      </w:pPr>
      <w:r w:rsidRPr="001826EC">
        <w:t>Demonstrer apparatet funksjoner</w:t>
      </w:r>
    </w:p>
    <w:p w14:paraId="694510D4" w14:textId="77777777" w:rsidR="00CC768B" w:rsidRDefault="00CC768B" w:rsidP="001826EC">
      <w:pPr>
        <w:pStyle w:val="Listeavsnitt"/>
        <w:ind w:left="1440"/>
      </w:pPr>
    </w:p>
    <w:p w14:paraId="50EFBD08" w14:textId="162E8B44" w:rsidR="00365B8E" w:rsidRDefault="00365B8E" w:rsidP="00365B8E">
      <w:r w:rsidRPr="00F301DF">
        <w:t>Presentasjonen og dialogen ønskes gjennomført på norsk, evt. et skandinavisk språk.</w:t>
      </w:r>
    </w:p>
    <w:p w14:paraId="69172662" w14:textId="3DC2395E" w:rsidR="00365B8E" w:rsidRDefault="00DF1D0A" w:rsidP="00DF1D0A">
      <w:r w:rsidRPr="00DF1D0A">
        <w:t>Vi ber om at powerpointpresentasjon</w:t>
      </w:r>
      <w:r>
        <w:t xml:space="preserve"> </w:t>
      </w:r>
      <w:r w:rsidRPr="00DF1D0A">
        <w:t>oversendes prosjektleder etter dialogdagen.</w:t>
      </w:r>
    </w:p>
    <w:p w14:paraId="6656B542" w14:textId="77777777" w:rsidR="00CD7083" w:rsidRDefault="00176EF8" w:rsidP="00176EF8">
      <w:r w:rsidRPr="00176EF8">
        <w:rPr>
          <w:b/>
          <w:bCs/>
        </w:rPr>
        <w:t>Sammen med påmelding skal leverandør oversende brosjyre med enkel produktinformasjon samt utfylt vedlagt miljøskjema</w:t>
      </w:r>
      <w:r w:rsidR="00CD7083">
        <w:rPr>
          <w:b/>
          <w:bCs/>
        </w:rPr>
        <w:t xml:space="preserve"> (RFI)</w:t>
      </w:r>
      <w:r w:rsidRPr="00176EF8">
        <w:rPr>
          <w:b/>
          <w:bCs/>
        </w:rPr>
        <w:t>.</w:t>
      </w:r>
      <w:r w:rsidRPr="00176EF8">
        <w:t> </w:t>
      </w:r>
      <w:r w:rsidRPr="00176EF8">
        <w:br/>
      </w:r>
    </w:p>
    <w:p w14:paraId="4DC19439" w14:textId="03E79549" w:rsidR="00176EF8" w:rsidRPr="00176EF8" w:rsidRDefault="00CD7083" w:rsidP="00176EF8">
      <w:r>
        <w:t>Om miljøskjema:</w:t>
      </w:r>
      <w:r w:rsidR="00176EF8" w:rsidRPr="00176EF8">
        <w:t> </w:t>
      </w:r>
    </w:p>
    <w:p w14:paraId="4214C17B" w14:textId="744E7821" w:rsidR="00176EF8" w:rsidRPr="00DF1D0A" w:rsidRDefault="00176EF8" w:rsidP="00DF1D0A">
      <w:r w:rsidRPr="00176EF8">
        <w:t>Miljøskjema</w:t>
      </w:r>
      <w:r>
        <w:t>et</w:t>
      </w:r>
      <w:r w:rsidRPr="00176EF8">
        <w:t xml:space="preserve"> er et sett med spørsmål som vil kunne hjelpe </w:t>
      </w:r>
      <w:r>
        <w:t>Oppdragsgiver</w:t>
      </w:r>
      <w:r w:rsidRPr="00176EF8">
        <w:t xml:space="preserve"> med å se hvilke </w:t>
      </w:r>
      <w:r>
        <w:t xml:space="preserve">klima- og </w:t>
      </w:r>
      <w:r w:rsidRPr="00176EF8">
        <w:t xml:space="preserve">miljøkrav </w:t>
      </w:r>
      <w:r>
        <w:t>som kan benyttes i anskaffelsen</w:t>
      </w:r>
      <w:r w:rsidRPr="00176EF8">
        <w:t xml:space="preserve">. </w:t>
      </w:r>
      <w:r w:rsidR="0007417D">
        <w:t>Interessenten</w:t>
      </w:r>
      <w:r w:rsidRPr="00176EF8">
        <w:t xml:space="preserve"> står fritt til å kommentere deres syn på miljøspørsmålene eller foreslå miljøkrav på presentasjonen. </w:t>
      </w:r>
    </w:p>
    <w:p w14:paraId="13CDB979" w14:textId="1D5BE2C3" w:rsidR="00FE4972" w:rsidRPr="00985733" w:rsidRDefault="00FE4972" w:rsidP="00985733">
      <w:pPr>
        <w:pStyle w:val="Overskrift1"/>
      </w:pPr>
      <w:r w:rsidRPr="00985733">
        <w:t xml:space="preserve">Tidsplan </w:t>
      </w:r>
    </w:p>
    <w:tbl>
      <w:tblPr>
        <w:tblStyle w:val="Rutenettabelllys"/>
        <w:tblW w:w="0" w:type="auto"/>
        <w:tblLook w:val="04A0" w:firstRow="1" w:lastRow="0" w:firstColumn="1" w:lastColumn="0" w:noHBand="0" w:noVBand="1"/>
      </w:tblPr>
      <w:tblGrid>
        <w:gridCol w:w="2122"/>
        <w:gridCol w:w="6894"/>
      </w:tblGrid>
      <w:tr w:rsidR="00FE4972" w14:paraId="61B675A4" w14:textId="77777777" w:rsidTr="596A4493">
        <w:tc>
          <w:tcPr>
            <w:tcW w:w="2122" w:type="dxa"/>
          </w:tcPr>
          <w:p w14:paraId="56511658" w14:textId="746586A5" w:rsidR="00FE4972" w:rsidRPr="00A54A45" w:rsidRDefault="0056297E" w:rsidP="00634149">
            <w:pPr>
              <w:rPr>
                <w:b/>
                <w:color w:val="000000" w:themeColor="text1"/>
              </w:rPr>
            </w:pPr>
            <w:r>
              <w:rPr>
                <w:color w:val="000000" w:themeColor="text1"/>
              </w:rPr>
              <w:t>18</w:t>
            </w:r>
            <w:r w:rsidR="00B15E47">
              <w:rPr>
                <w:color w:val="000000" w:themeColor="text1"/>
              </w:rPr>
              <w:t>.09</w:t>
            </w:r>
            <w:r w:rsidR="002A0DFD" w:rsidRPr="00A54A45">
              <w:rPr>
                <w:color w:val="000000" w:themeColor="text1"/>
              </w:rPr>
              <w:t>. 26</w:t>
            </w:r>
            <w:r w:rsidR="00FE4972" w:rsidRPr="00A54A45">
              <w:rPr>
                <w:color w:val="000000" w:themeColor="text1"/>
              </w:rPr>
              <w:t xml:space="preserve"> </w:t>
            </w:r>
          </w:p>
        </w:tc>
        <w:tc>
          <w:tcPr>
            <w:tcW w:w="6894" w:type="dxa"/>
          </w:tcPr>
          <w:p w14:paraId="7FD3216E" w14:textId="77777777" w:rsidR="00FE4972" w:rsidRPr="00A54A45" w:rsidRDefault="00FE4972" w:rsidP="00634149">
            <w:pPr>
              <w:rPr>
                <w:b/>
              </w:rPr>
            </w:pPr>
            <w:r w:rsidRPr="00A54A45">
              <w:t>Frist for påmelding</w:t>
            </w:r>
          </w:p>
        </w:tc>
      </w:tr>
      <w:tr w:rsidR="00FE4972" w14:paraId="0801AFE5" w14:textId="77777777" w:rsidTr="596A4493">
        <w:tc>
          <w:tcPr>
            <w:tcW w:w="2122" w:type="dxa"/>
          </w:tcPr>
          <w:p w14:paraId="2FCBF802" w14:textId="59C693D2" w:rsidR="00FE4972" w:rsidRPr="00A54A45" w:rsidRDefault="002A0DFD" w:rsidP="00634149">
            <w:pPr>
              <w:rPr>
                <w:color w:val="000000" w:themeColor="text1"/>
              </w:rPr>
            </w:pPr>
            <w:r w:rsidRPr="00A54A45">
              <w:rPr>
                <w:color w:val="000000" w:themeColor="text1"/>
              </w:rPr>
              <w:t>2</w:t>
            </w:r>
            <w:r w:rsidR="00B15E47">
              <w:rPr>
                <w:color w:val="000000" w:themeColor="text1"/>
              </w:rPr>
              <w:t>5</w:t>
            </w:r>
            <w:r w:rsidRPr="00A54A45">
              <w:rPr>
                <w:color w:val="000000" w:themeColor="text1"/>
              </w:rPr>
              <w:t>.0</w:t>
            </w:r>
            <w:r w:rsidR="00B15E47">
              <w:rPr>
                <w:color w:val="000000" w:themeColor="text1"/>
              </w:rPr>
              <w:t>9</w:t>
            </w:r>
            <w:r w:rsidRPr="00A54A45">
              <w:rPr>
                <w:color w:val="000000" w:themeColor="text1"/>
              </w:rPr>
              <w:t>.26</w:t>
            </w:r>
            <w:r w:rsidR="00FE4972" w:rsidRPr="00A54A45">
              <w:rPr>
                <w:color w:val="000000" w:themeColor="text1"/>
              </w:rPr>
              <w:t xml:space="preserve"> </w:t>
            </w:r>
          </w:p>
        </w:tc>
        <w:tc>
          <w:tcPr>
            <w:tcW w:w="6894" w:type="dxa"/>
          </w:tcPr>
          <w:p w14:paraId="3EF63FFD" w14:textId="27954676" w:rsidR="00FE4972" w:rsidRPr="00A54A45" w:rsidRDefault="00FE4972" w:rsidP="00634149">
            <w:r w:rsidRPr="00A54A45">
              <w:t>Dialogmøte</w:t>
            </w:r>
            <w:r w:rsidR="001B7BA5">
              <w:t>, en til en.</w:t>
            </w:r>
            <w:r w:rsidR="2B2F4D88" w:rsidRPr="00A54A45">
              <w:t xml:space="preserve"> </w:t>
            </w:r>
          </w:p>
        </w:tc>
      </w:tr>
      <w:tr w:rsidR="00E378D3" w14:paraId="4B19B616" w14:textId="77777777" w:rsidTr="596A4493">
        <w:tc>
          <w:tcPr>
            <w:tcW w:w="2122" w:type="dxa"/>
          </w:tcPr>
          <w:p w14:paraId="43C595A5" w14:textId="149C508F" w:rsidR="00E378D3" w:rsidRPr="00873FF0" w:rsidRDefault="20868AED" w:rsidP="00634149">
            <w:r w:rsidRPr="00873FF0">
              <w:t xml:space="preserve">Sted/møterom </w:t>
            </w:r>
          </w:p>
        </w:tc>
        <w:tc>
          <w:tcPr>
            <w:tcW w:w="6894" w:type="dxa"/>
          </w:tcPr>
          <w:p w14:paraId="73096AC4" w14:textId="11F5E950" w:rsidR="003A0A49" w:rsidRPr="00873FF0" w:rsidRDefault="003A0A49" w:rsidP="00634149">
            <w:r w:rsidRPr="00873FF0">
              <w:t>Sykehusinnkjøp Drammen</w:t>
            </w:r>
          </w:p>
          <w:p w14:paraId="16E1965B" w14:textId="77777777" w:rsidR="003A0A49" w:rsidRPr="00873FF0" w:rsidRDefault="61607A47" w:rsidP="00634149">
            <w:r w:rsidRPr="00873FF0">
              <w:t>Grønland 34 3045 Drammen.</w:t>
            </w:r>
          </w:p>
          <w:p w14:paraId="0E0AB04A" w14:textId="607F6295" w:rsidR="003A0A49" w:rsidRPr="00873FF0" w:rsidRDefault="003A0A49" w:rsidP="003A0A49">
            <w:r w:rsidRPr="00873FF0">
              <w:t>Møterom Gulskogen</w:t>
            </w:r>
          </w:p>
        </w:tc>
      </w:tr>
      <w:tr w:rsidR="00E378D3" w14:paraId="151BE3D8" w14:textId="77777777" w:rsidTr="596A4493">
        <w:tc>
          <w:tcPr>
            <w:tcW w:w="2122" w:type="dxa"/>
          </w:tcPr>
          <w:p w14:paraId="346B5477" w14:textId="35ED2C0D" w:rsidR="00E378D3" w:rsidRPr="00A54A45" w:rsidRDefault="00A54A45" w:rsidP="00634149">
            <w:pPr>
              <w:rPr>
                <w:color w:val="FF0000"/>
              </w:rPr>
            </w:pPr>
            <w:r w:rsidRPr="00A54A45">
              <w:rPr>
                <w:color w:val="000000" w:themeColor="text1"/>
              </w:rPr>
              <w:t>2</w:t>
            </w:r>
            <w:r w:rsidR="00B15E47">
              <w:rPr>
                <w:color w:val="000000" w:themeColor="text1"/>
              </w:rPr>
              <w:t>5</w:t>
            </w:r>
            <w:r w:rsidRPr="00A54A45">
              <w:rPr>
                <w:color w:val="000000" w:themeColor="text1"/>
              </w:rPr>
              <w:t>.0</w:t>
            </w:r>
            <w:r w:rsidR="00B15E47">
              <w:rPr>
                <w:color w:val="000000" w:themeColor="text1"/>
              </w:rPr>
              <w:t>9</w:t>
            </w:r>
            <w:r w:rsidRPr="00A54A45">
              <w:rPr>
                <w:color w:val="000000" w:themeColor="text1"/>
              </w:rPr>
              <w:t>.26</w:t>
            </w:r>
          </w:p>
        </w:tc>
        <w:tc>
          <w:tcPr>
            <w:tcW w:w="6894" w:type="dxa"/>
          </w:tcPr>
          <w:p w14:paraId="14943758" w14:textId="653422F7" w:rsidR="00E378D3" w:rsidRPr="00A54A45" w:rsidRDefault="00E378D3" w:rsidP="00634149">
            <w:r w:rsidRPr="00A54A45">
              <w:t xml:space="preserve">Frist for tilbakemelding på markedsundersøkelse miljø </w:t>
            </w:r>
            <w:r w:rsidR="00FC08C1" w:rsidRPr="00A54A45">
              <w:t>(RFI)</w:t>
            </w:r>
          </w:p>
        </w:tc>
      </w:tr>
    </w:tbl>
    <w:p w14:paraId="46473D39" w14:textId="77777777" w:rsidR="00FE4972" w:rsidRDefault="00FE4972" w:rsidP="00634149"/>
    <w:p w14:paraId="65052491" w14:textId="77777777" w:rsidR="00FE4972" w:rsidRPr="00985733" w:rsidRDefault="00FE4972" w:rsidP="00985733">
      <w:pPr>
        <w:pStyle w:val="Overskrift1"/>
      </w:pPr>
      <w:r w:rsidRPr="00985733">
        <w:t xml:space="preserve">Påmelding og spørsmål </w:t>
      </w:r>
    </w:p>
    <w:p w14:paraId="710B9BAC" w14:textId="04E859A2" w:rsidR="001E35D8" w:rsidRPr="00634149" w:rsidRDefault="0007417D" w:rsidP="00634149">
      <w:r w:rsidRPr="00176EF8">
        <w:t>At leverandører viser interesse i Mercell betraktes ikke som en påmelding til dialogmøte. Leverandører må melde seg på via å sende en melding i kommunikasjonsmodulen i Mercell.   </w:t>
      </w:r>
    </w:p>
    <w:p w14:paraId="5B8E75FF" w14:textId="6E08C4DB" w:rsidR="00FE4972" w:rsidRPr="00634149" w:rsidRDefault="00FE4972" w:rsidP="00634149">
      <w:r w:rsidRPr="00634149">
        <w:t xml:space="preserve">Med vennlig hilsen  </w:t>
      </w:r>
    </w:p>
    <w:p w14:paraId="36A2F088" w14:textId="2819B833" w:rsidR="00512B3B" w:rsidRPr="00512B3B" w:rsidRDefault="00AB714A" w:rsidP="008F2B11">
      <w:r w:rsidRPr="00AB714A">
        <w:t>Magnus Eriksrud</w:t>
      </w:r>
      <w:r w:rsidR="00FE4972">
        <w:br/>
        <w:t>Leder anskaffelse, Sykehusinnkjøp HF</w:t>
      </w:r>
    </w:p>
    <w:sectPr w:rsidR="00512B3B" w:rsidRPr="00512B3B"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D6232" w14:textId="77777777" w:rsidR="00374307" w:rsidRDefault="00374307" w:rsidP="008A6B54">
      <w:pPr>
        <w:spacing w:after="0" w:line="240" w:lineRule="auto"/>
      </w:pPr>
      <w:r>
        <w:separator/>
      </w:r>
    </w:p>
  </w:endnote>
  <w:endnote w:type="continuationSeparator" w:id="0">
    <w:p w14:paraId="6DAE933C" w14:textId="77777777" w:rsidR="00374307" w:rsidRDefault="0037430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1C8ADC10"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E12E5C"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EBC6565"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3AB6D2D"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291BC5" w14:textId="326EA527" w:rsidR="0001190D" w:rsidRPr="00BD5AA6" w:rsidRDefault="00FE4972" w:rsidP="0001190D">
          <w:pPr>
            <w:pStyle w:val="Bunntekst"/>
            <w:rPr>
              <w:b w:val="0"/>
              <w:bCs/>
              <w:color w:val="003087" w:themeColor="text2"/>
              <w:sz w:val="18"/>
              <w:szCs w:val="18"/>
            </w:rPr>
          </w:pPr>
          <w:r w:rsidRPr="00FE4972">
            <w:rPr>
              <w:b w:val="0"/>
              <w:bCs/>
              <w:color w:val="003087" w:themeColor="text2"/>
              <w:sz w:val="18"/>
              <w:szCs w:val="18"/>
            </w:rPr>
            <w:t xml:space="preserve">Invitasjon til markedsdialog, versjon </w:t>
          </w:r>
          <w:r w:rsidR="004D5500">
            <w:rPr>
              <w:b w:val="0"/>
              <w:bCs/>
              <w:color w:val="003087" w:themeColor="text2"/>
              <w:sz w:val="18"/>
              <w:szCs w:val="18"/>
            </w:rPr>
            <w:t>01</w:t>
          </w:r>
          <w:r w:rsidRPr="00FE4972">
            <w:rPr>
              <w:b w:val="0"/>
              <w:bCs/>
              <w:color w:val="003087" w:themeColor="text2"/>
              <w:sz w:val="18"/>
              <w:szCs w:val="18"/>
            </w:rPr>
            <w:t>-202</w:t>
          </w:r>
          <w:r w:rsidR="004D5500">
            <w:rPr>
              <w:b w:val="0"/>
              <w:bCs/>
              <w:color w:val="003087" w:themeColor="text2"/>
              <w:sz w:val="18"/>
              <w:szCs w:val="18"/>
            </w:rPr>
            <w:t>5</w:t>
          </w:r>
        </w:p>
      </w:tc>
      <w:tc>
        <w:tcPr>
          <w:tcW w:w="2500" w:type="pct"/>
        </w:tcPr>
        <w:p w14:paraId="421B12C2"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8822E1"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010FA6AF"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CC08FB4"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255CFC0"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1C7C531"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07A4850" w14:textId="47616DED" w:rsidR="004F084A" w:rsidRPr="00FE4972" w:rsidRDefault="00FE4972" w:rsidP="004F084A">
          <w:pPr>
            <w:pStyle w:val="Bunntekst"/>
            <w:rPr>
              <w:b w:val="0"/>
              <w:color w:val="003087" w:themeColor="text2"/>
              <w:sz w:val="18"/>
              <w:szCs w:val="18"/>
            </w:rPr>
          </w:pPr>
          <w:r w:rsidRPr="00FE4972">
            <w:rPr>
              <w:b w:val="0"/>
              <w:bCs/>
              <w:color w:val="003087" w:themeColor="text2"/>
              <w:sz w:val="18"/>
              <w:szCs w:val="18"/>
            </w:rPr>
            <w:t>Invitasjon til markedsdialog</w:t>
          </w:r>
          <w:r>
            <w:rPr>
              <w:b w:val="0"/>
              <w:bCs/>
              <w:color w:val="003087" w:themeColor="text2"/>
              <w:sz w:val="18"/>
              <w:szCs w:val="18"/>
            </w:rPr>
            <w:t>,</w:t>
          </w:r>
          <w:r>
            <w:rPr>
              <w:bCs/>
              <w:color w:val="003087" w:themeColor="text2"/>
              <w:sz w:val="18"/>
              <w:szCs w:val="18"/>
            </w:rPr>
            <w:t xml:space="preserve"> </w:t>
          </w:r>
          <w:r>
            <w:rPr>
              <w:b w:val="0"/>
              <w:color w:val="003087" w:themeColor="text2"/>
              <w:sz w:val="18"/>
              <w:szCs w:val="18"/>
            </w:rPr>
            <w:t xml:space="preserve">versjon </w:t>
          </w:r>
          <w:r w:rsidR="004D5500">
            <w:rPr>
              <w:b w:val="0"/>
              <w:color w:val="003087" w:themeColor="text2"/>
              <w:sz w:val="18"/>
              <w:szCs w:val="18"/>
            </w:rPr>
            <w:t>01</w:t>
          </w:r>
          <w:r>
            <w:rPr>
              <w:b w:val="0"/>
              <w:color w:val="003087" w:themeColor="text2"/>
              <w:sz w:val="18"/>
              <w:szCs w:val="18"/>
            </w:rPr>
            <w:t>-202</w:t>
          </w:r>
          <w:r w:rsidR="004D5500">
            <w:rPr>
              <w:b w:val="0"/>
              <w:color w:val="003087" w:themeColor="text2"/>
              <w:sz w:val="18"/>
              <w:szCs w:val="18"/>
            </w:rPr>
            <w:t>5</w:t>
          </w:r>
        </w:p>
      </w:tc>
      <w:tc>
        <w:tcPr>
          <w:tcW w:w="2500" w:type="pct"/>
        </w:tcPr>
        <w:p w14:paraId="7E34FC80"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77E4CB07"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F408E" w14:textId="77777777" w:rsidR="00374307" w:rsidRDefault="00374307" w:rsidP="008A6B54">
      <w:pPr>
        <w:spacing w:after="0" w:line="240" w:lineRule="auto"/>
      </w:pPr>
      <w:r>
        <w:separator/>
      </w:r>
    </w:p>
  </w:footnote>
  <w:footnote w:type="continuationSeparator" w:id="0">
    <w:p w14:paraId="603693EB" w14:textId="77777777" w:rsidR="00374307" w:rsidRDefault="0037430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CF05" w14:textId="77777777" w:rsidR="008A6B54" w:rsidRDefault="004F084A">
    <w:pPr>
      <w:pStyle w:val="Topptekst"/>
    </w:pPr>
    <w:r>
      <w:rPr>
        <w:noProof/>
      </w:rPr>
      <w:drawing>
        <wp:anchor distT="0" distB="0" distL="114300" distR="114300" simplePos="0" relativeHeight="251660288" behindDoc="1" locked="0" layoutInCell="1" allowOverlap="1" wp14:anchorId="7449FF40" wp14:editId="55D23FB2">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9A73" w14:textId="61E1105F" w:rsidR="004F084A"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7DE27CD5" wp14:editId="74DBEA2B">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EF2277">
      <w:rPr>
        <w:sz w:val="18"/>
        <w:szCs w:val="18"/>
      </w:rPr>
      <w:t xml:space="preserve"> </w:t>
    </w:r>
    <w:r w:rsidR="0069680F">
      <w:rPr>
        <w:sz w:val="18"/>
        <w:szCs w:val="18"/>
      </w:rPr>
      <w:t>2026-62774</w:t>
    </w:r>
  </w:p>
  <w:p w14:paraId="0F6870A0" w14:textId="77777777" w:rsidR="000F7531" w:rsidRPr="005E3FC0" w:rsidRDefault="000F7531" w:rsidP="000F7531">
    <w:pPr>
      <w:pStyle w:val="Topptekst"/>
      <w:rPr>
        <w:sz w:val="18"/>
        <w:szCs w:val="18"/>
      </w:rPr>
    </w:pPr>
  </w:p>
</w:hdr>
</file>

<file path=word/intelligence2.xml><?xml version="1.0" encoding="utf-8"?>
<int2:intelligence xmlns:int2="http://schemas.microsoft.com/office/intelligence/2020/intelligence" xmlns:oel="http://schemas.microsoft.com/office/2019/extlst">
  <int2:observations>
    <int2:textHash int2:hashCode="L+oyZsXOfZzzMv" int2:id="t3BwWh9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53427"/>
    <w:multiLevelType w:val="hybridMultilevel"/>
    <w:tmpl w:val="159C5ACC"/>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 w15:restartNumberingAfterBreak="0">
    <w:nsid w:val="719656DA"/>
    <w:multiLevelType w:val="hybridMultilevel"/>
    <w:tmpl w:val="644667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78814B31"/>
    <w:multiLevelType w:val="hybridMultilevel"/>
    <w:tmpl w:val="A9104C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344"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5847981">
    <w:abstractNumId w:val="1"/>
  </w:num>
  <w:num w:numId="2" w16cid:durableId="71125501">
    <w:abstractNumId w:val="2"/>
  </w:num>
  <w:num w:numId="3" w16cid:durableId="1024551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72"/>
    <w:rsid w:val="00007F96"/>
    <w:rsid w:val="0001190D"/>
    <w:rsid w:val="000169B0"/>
    <w:rsid w:val="00030E34"/>
    <w:rsid w:val="00031E6D"/>
    <w:rsid w:val="000373C3"/>
    <w:rsid w:val="00051E15"/>
    <w:rsid w:val="00061D42"/>
    <w:rsid w:val="000645BB"/>
    <w:rsid w:val="00066FAD"/>
    <w:rsid w:val="0007417D"/>
    <w:rsid w:val="00087CBA"/>
    <w:rsid w:val="000A2822"/>
    <w:rsid w:val="000B6E67"/>
    <w:rsid w:val="000C53D1"/>
    <w:rsid w:val="000C55FC"/>
    <w:rsid w:val="000E3D69"/>
    <w:rsid w:val="000F11A5"/>
    <w:rsid w:val="000F4123"/>
    <w:rsid w:val="000F7531"/>
    <w:rsid w:val="001013F3"/>
    <w:rsid w:val="001025C8"/>
    <w:rsid w:val="0010409A"/>
    <w:rsid w:val="0011167D"/>
    <w:rsid w:val="00127F45"/>
    <w:rsid w:val="00130D6F"/>
    <w:rsid w:val="00134041"/>
    <w:rsid w:val="00145635"/>
    <w:rsid w:val="001457DD"/>
    <w:rsid w:val="00170FE6"/>
    <w:rsid w:val="00172E83"/>
    <w:rsid w:val="00173468"/>
    <w:rsid w:val="00174C26"/>
    <w:rsid w:val="00176EF8"/>
    <w:rsid w:val="001826EC"/>
    <w:rsid w:val="0019131F"/>
    <w:rsid w:val="00192EED"/>
    <w:rsid w:val="001A11EA"/>
    <w:rsid w:val="001A3CDF"/>
    <w:rsid w:val="001A7A6E"/>
    <w:rsid w:val="001B3138"/>
    <w:rsid w:val="001B7BA5"/>
    <w:rsid w:val="001C7E0F"/>
    <w:rsid w:val="001E35D8"/>
    <w:rsid w:val="001F5120"/>
    <w:rsid w:val="002034A6"/>
    <w:rsid w:val="00211985"/>
    <w:rsid w:val="0023439F"/>
    <w:rsid w:val="00234B11"/>
    <w:rsid w:val="002368D0"/>
    <w:rsid w:val="00240C2C"/>
    <w:rsid w:val="002830B7"/>
    <w:rsid w:val="00286DAD"/>
    <w:rsid w:val="002A0DFD"/>
    <w:rsid w:val="002A4689"/>
    <w:rsid w:val="002B2DDF"/>
    <w:rsid w:val="002B3D66"/>
    <w:rsid w:val="002B6693"/>
    <w:rsid w:val="002C03B4"/>
    <w:rsid w:val="002C5C80"/>
    <w:rsid w:val="002D33F1"/>
    <w:rsid w:val="002D5576"/>
    <w:rsid w:val="002F21B1"/>
    <w:rsid w:val="002F6F78"/>
    <w:rsid w:val="00307FAD"/>
    <w:rsid w:val="00311005"/>
    <w:rsid w:val="00323566"/>
    <w:rsid w:val="00332DBD"/>
    <w:rsid w:val="003528AB"/>
    <w:rsid w:val="00365B8E"/>
    <w:rsid w:val="00374307"/>
    <w:rsid w:val="00387275"/>
    <w:rsid w:val="003925A8"/>
    <w:rsid w:val="003972AE"/>
    <w:rsid w:val="003A0A49"/>
    <w:rsid w:val="003A121B"/>
    <w:rsid w:val="003A544E"/>
    <w:rsid w:val="003A67E4"/>
    <w:rsid w:val="003C17FE"/>
    <w:rsid w:val="003C45C7"/>
    <w:rsid w:val="003C7810"/>
    <w:rsid w:val="003D3F41"/>
    <w:rsid w:val="003D4B99"/>
    <w:rsid w:val="003E2954"/>
    <w:rsid w:val="003E5489"/>
    <w:rsid w:val="003E75E3"/>
    <w:rsid w:val="003F41A9"/>
    <w:rsid w:val="00400A8F"/>
    <w:rsid w:val="00402EAE"/>
    <w:rsid w:val="00420980"/>
    <w:rsid w:val="00421342"/>
    <w:rsid w:val="00421BDB"/>
    <w:rsid w:val="00421CC0"/>
    <w:rsid w:val="00423F0F"/>
    <w:rsid w:val="004345F4"/>
    <w:rsid w:val="004565BB"/>
    <w:rsid w:val="00460FFB"/>
    <w:rsid w:val="0046348A"/>
    <w:rsid w:val="0046487F"/>
    <w:rsid w:val="00466C0D"/>
    <w:rsid w:val="004766FA"/>
    <w:rsid w:val="0047732F"/>
    <w:rsid w:val="00486A77"/>
    <w:rsid w:val="004875F2"/>
    <w:rsid w:val="004A24B9"/>
    <w:rsid w:val="004B42E9"/>
    <w:rsid w:val="004B54E4"/>
    <w:rsid w:val="004C096B"/>
    <w:rsid w:val="004C5ECD"/>
    <w:rsid w:val="004D5500"/>
    <w:rsid w:val="004E05B6"/>
    <w:rsid w:val="004E215B"/>
    <w:rsid w:val="004E3E18"/>
    <w:rsid w:val="004F084A"/>
    <w:rsid w:val="004F6E60"/>
    <w:rsid w:val="005002EA"/>
    <w:rsid w:val="00512B3B"/>
    <w:rsid w:val="00513932"/>
    <w:rsid w:val="005164B6"/>
    <w:rsid w:val="005222EB"/>
    <w:rsid w:val="00522354"/>
    <w:rsid w:val="00525680"/>
    <w:rsid w:val="005266BD"/>
    <w:rsid w:val="005419A0"/>
    <w:rsid w:val="00553C0C"/>
    <w:rsid w:val="0056297E"/>
    <w:rsid w:val="005639DE"/>
    <w:rsid w:val="005703FD"/>
    <w:rsid w:val="00583987"/>
    <w:rsid w:val="005869B9"/>
    <w:rsid w:val="005A0B68"/>
    <w:rsid w:val="005A79E3"/>
    <w:rsid w:val="005C28E6"/>
    <w:rsid w:val="005D5D13"/>
    <w:rsid w:val="005E1F8B"/>
    <w:rsid w:val="005E3D98"/>
    <w:rsid w:val="005E3FC0"/>
    <w:rsid w:val="005E61C2"/>
    <w:rsid w:val="005F2BDA"/>
    <w:rsid w:val="005F5862"/>
    <w:rsid w:val="005F78A4"/>
    <w:rsid w:val="00602ECE"/>
    <w:rsid w:val="00615320"/>
    <w:rsid w:val="00620479"/>
    <w:rsid w:val="006272F6"/>
    <w:rsid w:val="00627FBB"/>
    <w:rsid w:val="00646019"/>
    <w:rsid w:val="0067165E"/>
    <w:rsid w:val="006837C3"/>
    <w:rsid w:val="00685EE0"/>
    <w:rsid w:val="0069005E"/>
    <w:rsid w:val="006952D1"/>
    <w:rsid w:val="0069680F"/>
    <w:rsid w:val="006D1EDE"/>
    <w:rsid w:val="006D2F2E"/>
    <w:rsid w:val="006D452C"/>
    <w:rsid w:val="006E4116"/>
    <w:rsid w:val="006F312A"/>
    <w:rsid w:val="00700D14"/>
    <w:rsid w:val="00721965"/>
    <w:rsid w:val="00741A18"/>
    <w:rsid w:val="00746D2A"/>
    <w:rsid w:val="0076237F"/>
    <w:rsid w:val="00766BDB"/>
    <w:rsid w:val="00771457"/>
    <w:rsid w:val="00775B91"/>
    <w:rsid w:val="00780C7B"/>
    <w:rsid w:val="007B2C34"/>
    <w:rsid w:val="007C0E5D"/>
    <w:rsid w:val="007C73D4"/>
    <w:rsid w:val="007D00AD"/>
    <w:rsid w:val="007D4220"/>
    <w:rsid w:val="007D6413"/>
    <w:rsid w:val="007E33D2"/>
    <w:rsid w:val="007E6E5D"/>
    <w:rsid w:val="007F13FF"/>
    <w:rsid w:val="00804972"/>
    <w:rsid w:val="0081186E"/>
    <w:rsid w:val="0082344F"/>
    <w:rsid w:val="00827400"/>
    <w:rsid w:val="0083729B"/>
    <w:rsid w:val="00840E34"/>
    <w:rsid w:val="008456F3"/>
    <w:rsid w:val="00873FF0"/>
    <w:rsid w:val="00884491"/>
    <w:rsid w:val="008874B9"/>
    <w:rsid w:val="008961BF"/>
    <w:rsid w:val="008A1521"/>
    <w:rsid w:val="008A6B54"/>
    <w:rsid w:val="008B2EE5"/>
    <w:rsid w:val="008D2500"/>
    <w:rsid w:val="008D6371"/>
    <w:rsid w:val="008E2938"/>
    <w:rsid w:val="008F0883"/>
    <w:rsid w:val="008F2B11"/>
    <w:rsid w:val="008F32FA"/>
    <w:rsid w:val="0090597F"/>
    <w:rsid w:val="00907B33"/>
    <w:rsid w:val="0093116C"/>
    <w:rsid w:val="0094293A"/>
    <w:rsid w:val="00942A7F"/>
    <w:rsid w:val="00961078"/>
    <w:rsid w:val="00985733"/>
    <w:rsid w:val="00992455"/>
    <w:rsid w:val="00997B6A"/>
    <w:rsid w:val="009A3E11"/>
    <w:rsid w:val="009A57C6"/>
    <w:rsid w:val="009B202E"/>
    <w:rsid w:val="009B4678"/>
    <w:rsid w:val="009B4D02"/>
    <w:rsid w:val="009B56F3"/>
    <w:rsid w:val="009B6C6D"/>
    <w:rsid w:val="009C5D66"/>
    <w:rsid w:val="009C7E5D"/>
    <w:rsid w:val="009D01ED"/>
    <w:rsid w:val="009D119D"/>
    <w:rsid w:val="009D405D"/>
    <w:rsid w:val="009F6157"/>
    <w:rsid w:val="009F7F53"/>
    <w:rsid w:val="00A13B9A"/>
    <w:rsid w:val="00A13E9C"/>
    <w:rsid w:val="00A166C1"/>
    <w:rsid w:val="00A16A19"/>
    <w:rsid w:val="00A21187"/>
    <w:rsid w:val="00A27BF9"/>
    <w:rsid w:val="00A33952"/>
    <w:rsid w:val="00A34499"/>
    <w:rsid w:val="00A37A6B"/>
    <w:rsid w:val="00A464DF"/>
    <w:rsid w:val="00A526B5"/>
    <w:rsid w:val="00A543CF"/>
    <w:rsid w:val="00A54A45"/>
    <w:rsid w:val="00A558A5"/>
    <w:rsid w:val="00A57C87"/>
    <w:rsid w:val="00A659C6"/>
    <w:rsid w:val="00A801A1"/>
    <w:rsid w:val="00A804D9"/>
    <w:rsid w:val="00AA066E"/>
    <w:rsid w:val="00AA1652"/>
    <w:rsid w:val="00AA1E6C"/>
    <w:rsid w:val="00AA4DA1"/>
    <w:rsid w:val="00AA6796"/>
    <w:rsid w:val="00AA7522"/>
    <w:rsid w:val="00AB714A"/>
    <w:rsid w:val="00AC1C86"/>
    <w:rsid w:val="00AC205C"/>
    <w:rsid w:val="00AE3326"/>
    <w:rsid w:val="00AE3B11"/>
    <w:rsid w:val="00AE3BC9"/>
    <w:rsid w:val="00AE4332"/>
    <w:rsid w:val="00AF3228"/>
    <w:rsid w:val="00B055D1"/>
    <w:rsid w:val="00B07CF9"/>
    <w:rsid w:val="00B12821"/>
    <w:rsid w:val="00B15E47"/>
    <w:rsid w:val="00B22168"/>
    <w:rsid w:val="00B254A8"/>
    <w:rsid w:val="00B30778"/>
    <w:rsid w:val="00B30A4F"/>
    <w:rsid w:val="00B56315"/>
    <w:rsid w:val="00B656CC"/>
    <w:rsid w:val="00B90231"/>
    <w:rsid w:val="00BA2E07"/>
    <w:rsid w:val="00BC082F"/>
    <w:rsid w:val="00BC7045"/>
    <w:rsid w:val="00BC70F7"/>
    <w:rsid w:val="00BC7511"/>
    <w:rsid w:val="00BD5AA6"/>
    <w:rsid w:val="00C03FB2"/>
    <w:rsid w:val="00C17739"/>
    <w:rsid w:val="00C2612E"/>
    <w:rsid w:val="00C32EA2"/>
    <w:rsid w:val="00C332E2"/>
    <w:rsid w:val="00C37AEC"/>
    <w:rsid w:val="00C423ED"/>
    <w:rsid w:val="00C42894"/>
    <w:rsid w:val="00C60B0E"/>
    <w:rsid w:val="00C734D7"/>
    <w:rsid w:val="00C80220"/>
    <w:rsid w:val="00C819DD"/>
    <w:rsid w:val="00C9682D"/>
    <w:rsid w:val="00C9704F"/>
    <w:rsid w:val="00CB354A"/>
    <w:rsid w:val="00CC0CDA"/>
    <w:rsid w:val="00CC768B"/>
    <w:rsid w:val="00CD7083"/>
    <w:rsid w:val="00CD7AB0"/>
    <w:rsid w:val="00CF7CE0"/>
    <w:rsid w:val="00D0738E"/>
    <w:rsid w:val="00D25402"/>
    <w:rsid w:val="00D549FA"/>
    <w:rsid w:val="00D758FB"/>
    <w:rsid w:val="00D869B4"/>
    <w:rsid w:val="00D87D95"/>
    <w:rsid w:val="00D96735"/>
    <w:rsid w:val="00DB4079"/>
    <w:rsid w:val="00DB4B49"/>
    <w:rsid w:val="00DC0440"/>
    <w:rsid w:val="00DC349B"/>
    <w:rsid w:val="00DC7BB7"/>
    <w:rsid w:val="00DE0971"/>
    <w:rsid w:val="00DE3566"/>
    <w:rsid w:val="00DF1D0A"/>
    <w:rsid w:val="00DF6AD7"/>
    <w:rsid w:val="00E07A2D"/>
    <w:rsid w:val="00E130E2"/>
    <w:rsid w:val="00E20EA3"/>
    <w:rsid w:val="00E235CD"/>
    <w:rsid w:val="00E25E75"/>
    <w:rsid w:val="00E3138E"/>
    <w:rsid w:val="00E3412C"/>
    <w:rsid w:val="00E34141"/>
    <w:rsid w:val="00E378D3"/>
    <w:rsid w:val="00E604C6"/>
    <w:rsid w:val="00E62FA9"/>
    <w:rsid w:val="00E6616B"/>
    <w:rsid w:val="00E73558"/>
    <w:rsid w:val="00E80872"/>
    <w:rsid w:val="00EA45CB"/>
    <w:rsid w:val="00EB13E8"/>
    <w:rsid w:val="00EB5F17"/>
    <w:rsid w:val="00EC0440"/>
    <w:rsid w:val="00EC22C0"/>
    <w:rsid w:val="00EC626A"/>
    <w:rsid w:val="00ED289E"/>
    <w:rsid w:val="00ED29B3"/>
    <w:rsid w:val="00ED4080"/>
    <w:rsid w:val="00EE3681"/>
    <w:rsid w:val="00EE5E56"/>
    <w:rsid w:val="00EF2231"/>
    <w:rsid w:val="00EF2277"/>
    <w:rsid w:val="00F009A0"/>
    <w:rsid w:val="00F139BA"/>
    <w:rsid w:val="00F141F6"/>
    <w:rsid w:val="00F22DA7"/>
    <w:rsid w:val="00F300FC"/>
    <w:rsid w:val="00F301DF"/>
    <w:rsid w:val="00F3117C"/>
    <w:rsid w:val="00F3344C"/>
    <w:rsid w:val="00F33C11"/>
    <w:rsid w:val="00F34526"/>
    <w:rsid w:val="00F604BA"/>
    <w:rsid w:val="00F61E79"/>
    <w:rsid w:val="00F622C6"/>
    <w:rsid w:val="00F66517"/>
    <w:rsid w:val="00F6667E"/>
    <w:rsid w:val="00F75FD0"/>
    <w:rsid w:val="00F761D7"/>
    <w:rsid w:val="00F76A76"/>
    <w:rsid w:val="00F85407"/>
    <w:rsid w:val="00F85EB7"/>
    <w:rsid w:val="00F93940"/>
    <w:rsid w:val="00FA1CD0"/>
    <w:rsid w:val="00FB1800"/>
    <w:rsid w:val="00FC08C1"/>
    <w:rsid w:val="00FC2FC4"/>
    <w:rsid w:val="00FD6AD8"/>
    <w:rsid w:val="00FE4972"/>
    <w:rsid w:val="00FF14F3"/>
    <w:rsid w:val="01100433"/>
    <w:rsid w:val="036BCE18"/>
    <w:rsid w:val="0AE80026"/>
    <w:rsid w:val="0AEA6B25"/>
    <w:rsid w:val="0E467597"/>
    <w:rsid w:val="1520DBBC"/>
    <w:rsid w:val="16606D4D"/>
    <w:rsid w:val="1FD4458F"/>
    <w:rsid w:val="20868AED"/>
    <w:rsid w:val="220CDB20"/>
    <w:rsid w:val="243C39B0"/>
    <w:rsid w:val="2AE39098"/>
    <w:rsid w:val="2B2F4D88"/>
    <w:rsid w:val="308CBE2A"/>
    <w:rsid w:val="35223136"/>
    <w:rsid w:val="3539F966"/>
    <w:rsid w:val="3581744B"/>
    <w:rsid w:val="3624E90A"/>
    <w:rsid w:val="367F700A"/>
    <w:rsid w:val="3A1D60AA"/>
    <w:rsid w:val="3A3BEDB2"/>
    <w:rsid w:val="3BDE1572"/>
    <w:rsid w:val="3D57AF55"/>
    <w:rsid w:val="3FDBB26F"/>
    <w:rsid w:val="41BFB61F"/>
    <w:rsid w:val="42BF7671"/>
    <w:rsid w:val="45530F06"/>
    <w:rsid w:val="4570F394"/>
    <w:rsid w:val="46C8FE4A"/>
    <w:rsid w:val="46DAE29E"/>
    <w:rsid w:val="4FC076ED"/>
    <w:rsid w:val="546C3191"/>
    <w:rsid w:val="58FB5B29"/>
    <w:rsid w:val="596A4493"/>
    <w:rsid w:val="5B1108E1"/>
    <w:rsid w:val="5B525280"/>
    <w:rsid w:val="5FAB0716"/>
    <w:rsid w:val="61607A47"/>
    <w:rsid w:val="6B1D9E84"/>
    <w:rsid w:val="6EC6945F"/>
    <w:rsid w:val="737C2D56"/>
    <w:rsid w:val="73DDC38C"/>
    <w:rsid w:val="74922068"/>
    <w:rsid w:val="763BEFE3"/>
    <w:rsid w:val="775C7D4F"/>
    <w:rsid w:val="79900FE5"/>
    <w:rsid w:val="7BAC9A46"/>
    <w:rsid w:val="7C030B93"/>
    <w:rsid w:val="7EF9870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1E783"/>
  <w15:chartTrackingRefBased/>
  <w15:docId w15:val="{1A098156-7EE7-4468-8831-4C81C3E36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FE4972"/>
    <w:pPr>
      <w:ind w:left="720"/>
      <w:contextualSpacing/>
    </w:pPr>
  </w:style>
  <w:style w:type="paragraph" w:styleId="Merknadstekst">
    <w:name w:val="annotation text"/>
    <w:basedOn w:val="Normal"/>
    <w:link w:val="MerknadstekstTegn"/>
    <w:uiPriority w:val="99"/>
    <w:unhideWhenUsed/>
    <w:rsid w:val="00FE4972"/>
    <w:pPr>
      <w:spacing w:line="240" w:lineRule="auto"/>
    </w:pPr>
    <w:rPr>
      <w:sz w:val="20"/>
      <w:szCs w:val="20"/>
    </w:rPr>
  </w:style>
  <w:style w:type="character" w:customStyle="1" w:styleId="MerknadstekstTegn">
    <w:name w:val="Merknadstekst Tegn"/>
    <w:basedOn w:val="Standardskriftforavsnitt"/>
    <w:link w:val="Merknadstekst"/>
    <w:uiPriority w:val="99"/>
    <w:rsid w:val="00FE4972"/>
    <w:rPr>
      <w:sz w:val="20"/>
      <w:szCs w:val="20"/>
    </w:rPr>
  </w:style>
  <w:style w:type="character" w:styleId="Merknadsreferanse">
    <w:name w:val="annotation reference"/>
    <w:basedOn w:val="Standardskriftforavsnitt"/>
    <w:uiPriority w:val="99"/>
    <w:semiHidden/>
    <w:unhideWhenUsed/>
    <w:rsid w:val="00FE4972"/>
    <w:rPr>
      <w:sz w:val="16"/>
      <w:szCs w:val="16"/>
    </w:rPr>
  </w:style>
  <w:style w:type="table" w:styleId="Rutenettabelllys">
    <w:name w:val="Grid Table Light"/>
    <w:basedOn w:val="Vanligtabell"/>
    <w:uiPriority w:val="40"/>
    <w:rsid w:val="00EE368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Standardskriftforavsnitt"/>
    <w:rsid w:val="00FE4972"/>
  </w:style>
  <w:style w:type="character" w:customStyle="1" w:styleId="eop">
    <w:name w:val="eop"/>
    <w:basedOn w:val="Standardskriftforavsnitt"/>
    <w:rsid w:val="00FE4972"/>
  </w:style>
  <w:style w:type="paragraph" w:styleId="NormalWeb">
    <w:name w:val="Normal (Web)"/>
    <w:basedOn w:val="Normal"/>
    <w:uiPriority w:val="99"/>
    <w:semiHidden/>
    <w:unhideWhenUsed/>
    <w:rsid w:val="00B2216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548396">
      <w:bodyDiv w:val="1"/>
      <w:marLeft w:val="0"/>
      <w:marRight w:val="0"/>
      <w:marTop w:val="0"/>
      <w:marBottom w:val="0"/>
      <w:divBdr>
        <w:top w:val="none" w:sz="0" w:space="0" w:color="auto"/>
        <w:left w:val="none" w:sz="0" w:space="0" w:color="auto"/>
        <w:bottom w:val="none" w:sz="0" w:space="0" w:color="auto"/>
        <w:right w:val="none" w:sz="0" w:space="0" w:color="auto"/>
      </w:divBdr>
      <w:divsChild>
        <w:div w:id="950669289">
          <w:marLeft w:val="0"/>
          <w:marRight w:val="0"/>
          <w:marTop w:val="0"/>
          <w:marBottom w:val="0"/>
          <w:divBdr>
            <w:top w:val="none" w:sz="0" w:space="0" w:color="auto"/>
            <w:left w:val="none" w:sz="0" w:space="0" w:color="auto"/>
            <w:bottom w:val="none" w:sz="0" w:space="0" w:color="auto"/>
            <w:right w:val="none" w:sz="0" w:space="0" w:color="auto"/>
          </w:divBdr>
        </w:div>
        <w:div w:id="2076050327">
          <w:marLeft w:val="0"/>
          <w:marRight w:val="0"/>
          <w:marTop w:val="0"/>
          <w:marBottom w:val="0"/>
          <w:divBdr>
            <w:top w:val="none" w:sz="0" w:space="0" w:color="auto"/>
            <w:left w:val="none" w:sz="0" w:space="0" w:color="auto"/>
            <w:bottom w:val="none" w:sz="0" w:space="0" w:color="auto"/>
            <w:right w:val="none" w:sz="0" w:space="0" w:color="auto"/>
          </w:divBdr>
        </w:div>
        <w:div w:id="785344373">
          <w:marLeft w:val="0"/>
          <w:marRight w:val="0"/>
          <w:marTop w:val="0"/>
          <w:marBottom w:val="0"/>
          <w:divBdr>
            <w:top w:val="none" w:sz="0" w:space="0" w:color="auto"/>
            <w:left w:val="none" w:sz="0" w:space="0" w:color="auto"/>
            <w:bottom w:val="none" w:sz="0" w:space="0" w:color="auto"/>
            <w:right w:val="none" w:sz="0" w:space="0" w:color="auto"/>
          </w:divBdr>
        </w:div>
      </w:divsChild>
    </w:div>
    <w:div w:id="1363048739">
      <w:bodyDiv w:val="1"/>
      <w:marLeft w:val="0"/>
      <w:marRight w:val="0"/>
      <w:marTop w:val="0"/>
      <w:marBottom w:val="0"/>
      <w:divBdr>
        <w:top w:val="none" w:sz="0" w:space="0" w:color="auto"/>
        <w:left w:val="none" w:sz="0" w:space="0" w:color="auto"/>
        <w:bottom w:val="none" w:sz="0" w:space="0" w:color="auto"/>
        <w:right w:val="none" w:sz="0" w:space="0" w:color="auto"/>
      </w:divBdr>
    </w:div>
    <w:div w:id="1424648793">
      <w:bodyDiv w:val="1"/>
      <w:marLeft w:val="0"/>
      <w:marRight w:val="0"/>
      <w:marTop w:val="0"/>
      <w:marBottom w:val="0"/>
      <w:divBdr>
        <w:top w:val="none" w:sz="0" w:space="0" w:color="auto"/>
        <w:left w:val="none" w:sz="0" w:space="0" w:color="auto"/>
        <w:bottom w:val="none" w:sz="0" w:space="0" w:color="auto"/>
        <w:right w:val="none" w:sz="0" w:space="0" w:color="auto"/>
      </w:divBdr>
    </w:div>
    <w:div w:id="1873882307">
      <w:bodyDiv w:val="1"/>
      <w:marLeft w:val="0"/>
      <w:marRight w:val="0"/>
      <w:marTop w:val="0"/>
      <w:marBottom w:val="0"/>
      <w:divBdr>
        <w:top w:val="none" w:sz="0" w:space="0" w:color="auto"/>
        <w:left w:val="none" w:sz="0" w:space="0" w:color="auto"/>
        <w:bottom w:val="none" w:sz="0" w:space="0" w:color="auto"/>
        <w:right w:val="none" w:sz="0" w:space="0" w:color="auto"/>
      </w:divBdr>
      <w:divsChild>
        <w:div w:id="946615378">
          <w:marLeft w:val="0"/>
          <w:marRight w:val="0"/>
          <w:marTop w:val="0"/>
          <w:marBottom w:val="0"/>
          <w:divBdr>
            <w:top w:val="none" w:sz="0" w:space="0" w:color="auto"/>
            <w:left w:val="none" w:sz="0" w:space="0" w:color="auto"/>
            <w:bottom w:val="none" w:sz="0" w:space="0" w:color="auto"/>
            <w:right w:val="none" w:sz="0" w:space="0" w:color="auto"/>
          </w:divBdr>
        </w:div>
        <w:div w:id="901333613">
          <w:marLeft w:val="0"/>
          <w:marRight w:val="0"/>
          <w:marTop w:val="0"/>
          <w:marBottom w:val="0"/>
          <w:divBdr>
            <w:top w:val="none" w:sz="0" w:space="0" w:color="auto"/>
            <w:left w:val="none" w:sz="0" w:space="0" w:color="auto"/>
            <w:bottom w:val="none" w:sz="0" w:space="0" w:color="auto"/>
            <w:right w:val="none" w:sz="0" w:space="0" w:color="auto"/>
          </w:divBdr>
        </w:div>
        <w:div w:id="20155727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4a8461-4d9a-4b5d-93bd-86a5dfa08d83" ContentTypeId="0x01010083DE3F614A9F7E45B7244B4AF84C313B01" PreviousValue="false" LastSyncTimeStamp="2024-11-22T12:42:22.367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Virksomhet" ma:contentTypeID="0x01010083DE3F614A9F7E45B7244B4AF84C313B0100288ACB7A0C0C754FBD2CDDACD4ABE826" ma:contentTypeVersion="4" ma:contentTypeDescription="" ma:contentTypeScope="" ma:versionID="c5040b964e87d234f047b1d659985c91">
  <xsd:schema xmlns:xsd="http://www.w3.org/2001/XMLSchema" xmlns:xs="http://www.w3.org/2001/XMLSchema" xmlns:p="http://schemas.microsoft.com/office/2006/metadata/properties" xmlns:ns2="1beaa448-81cf-483d-9546-6237366576fe" targetNamespace="http://schemas.microsoft.com/office/2006/metadata/properties" ma:root="true" ma:fieldsID="8dc6eb7240e01603790aeac26d501d00" ns2:_="">
    <xsd:import namespace="1beaa448-81cf-483d-9546-6237366576fe"/>
    <xsd:element name="properties">
      <xsd:complexType>
        <xsd:sequence>
          <xsd:element name="documentManagement">
            <xsd:complexType>
              <xsd:all>
                <xsd:element ref="ns2:TaxCatchAll" minOccurs="0"/>
                <xsd:element ref="ns2:TaxCatchAllLabel" minOccurs="0"/>
                <xsd:element ref="ns2:lda629c15bae4e91aa6c7e8cbbdfc8b6" minOccurs="0"/>
                <xsd:element ref="ns2:eddf1c2c1da842e2bc8d48adb607c365" minOccurs="0"/>
                <xsd:element ref="ns2:cd34d7d8f9d8445ca63dd03b5376680a" minOccurs="0"/>
                <xsd:element ref="ns2:f692c5fbbf584dd1b4cdb2fc07ec6741" minOccurs="0"/>
                <xsd:element ref="ns2:mb0d347ee0664214bffb1328b3228b3b" minOccurs="0"/>
                <xsd:element ref="ns2:c706b671796746379fc435e5ab8acaf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a448-81cf-483d-9546-6237366576fe"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40e9999-ae85-44e2-8e2e-6a81acfe8fdf}" ma:internalName="TaxCatchAll" ma:showField="CatchAllData" ma:web="108bf086-766a-4456-b712-0f83abc9b32a">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40e9999-ae85-44e2-8e2e-6a81acfe8fdf}" ma:internalName="TaxCatchAllLabel" ma:readOnly="true" ma:showField="CatchAllDataLabel" ma:web="108bf086-766a-4456-b712-0f83abc9b32a">
      <xsd:complexType>
        <xsd:complexContent>
          <xsd:extension base="dms:MultiChoiceLookup">
            <xsd:sequence>
              <xsd:element name="Value" type="dms:Lookup" maxOccurs="unbounded" minOccurs="0" nillable="true"/>
            </xsd:sequence>
          </xsd:extension>
        </xsd:complexContent>
      </xsd:complexType>
    </xsd:element>
    <xsd:element name="lda629c15bae4e91aa6c7e8cbbdfc8b6" ma:index="11" nillable="true" ma:taxonomy="true" ma:internalName="lda629c15bae4e91aa6c7e8cbbdfc8b6" ma:taxonomyFieldName="SHICategory" ma:displayName="Nasjonal kategori" ma:readOnly="false" ma:fieldId="{5da629c1-5bae-4e91-aa6c-7e8cbbdfc8b6}" ma:sspId="a64a8461-4d9a-4b5d-93bd-86a5dfa08d83" ma:termSetId="f33ad145-2311-4e7c-b4d6-7e0c12852404" ma:anchorId="00000000-0000-0000-0000-000000000000" ma:open="false" ma:isKeyword="false">
      <xsd:complexType>
        <xsd:sequence>
          <xsd:element ref="pc:Terms" minOccurs="0" maxOccurs="1"/>
        </xsd:sequence>
      </xsd:complexType>
    </xsd:element>
    <xsd:element name="eddf1c2c1da842e2bc8d48adb607c365" ma:index="13" nillable="true" ma:taxonomy="true" ma:internalName="eddf1c2c1da842e2bc8d48adb607c365" ma:taxonomyFieldName="SHIBusinessFunction" ma:displayName="Funksjonsområde" ma:readOnly="false" ma:fieldId="{eddf1c2c-1da8-42e2-bc8d-48adb607c365}" ma:sspId="a64a8461-4d9a-4b5d-93bd-86a5dfa08d83" ma:termSetId="c4d1f0c9-91b7-4367-b0d5-61cd668a7e33" ma:anchorId="00000000-0000-0000-0000-000000000000" ma:open="false" ma:isKeyword="false">
      <xsd:complexType>
        <xsd:sequence>
          <xsd:element ref="pc:Terms" minOccurs="0" maxOccurs="1"/>
        </xsd:sequence>
      </xsd:complexType>
    </xsd:element>
    <xsd:element name="cd34d7d8f9d8445ca63dd03b5376680a" ma:index="15" nillable="true" ma:taxonomy="true" ma:internalName="cd34d7d8f9d8445ca63dd03b5376680a" ma:taxonomyFieldName="SHIBusinessUnit" ma:displayName="Virksomhet" ma:readOnly="false" ma:fieldId="{cd34d7d8-f9d8-445c-a63d-d03b5376680a}" ma:sspId="a64a8461-4d9a-4b5d-93bd-86a5dfa08d83" ma:termSetId="2a9f6c55-ab6f-4565-82fd-024a3e32e65c" ma:anchorId="00000000-0000-0000-0000-000000000000" ma:open="false" ma:isKeyword="false">
      <xsd:complexType>
        <xsd:sequence>
          <xsd:element ref="pc:Terms" minOccurs="0" maxOccurs="1"/>
        </xsd:sequence>
      </xsd:complexType>
    </xsd:element>
    <xsd:element name="f692c5fbbf584dd1b4cdb2fc07ec6741" ma:index="17" nillable="true" ma:taxonomy="true" ma:internalName="f692c5fbbf584dd1b4cdb2fc07ec6741" ma:taxonomyFieldName="SHIJournalType" ma:displayName="Journal type" ma:readOnly="false" ma:fieldId="{f692c5fb-bf58-4dd1-b4cd-b2fc07ec6741}" ma:sspId="a64a8461-4d9a-4b5d-93bd-86a5dfa08d83" ma:termSetId="13ad67d4-550c-40ee-889f-7f0faf01682a" ma:anchorId="00000000-0000-0000-0000-000000000000" ma:open="false" ma:isKeyword="false">
      <xsd:complexType>
        <xsd:sequence>
          <xsd:element ref="pc:Terms" minOccurs="0" maxOccurs="1"/>
        </xsd:sequence>
      </xsd:complexType>
    </xsd:element>
    <xsd:element name="mb0d347ee0664214bffb1328b3228b3b" ma:index="19" nillable="true" ma:taxonomy="true" ma:internalName="mb0d347ee0664214bffb1328b3228b3b" ma:taxonomyFieldName="SHIArchiveKey" ma:displayName="Arkivnøkkel" ma:readOnly="false" ma:fieldId="{6b0d347e-e066-4214-bffb-1328b3228b3b}" ma:sspId="a64a8461-4d9a-4b5d-93bd-86a5dfa08d83" ma:termSetId="555acf64-63b3-4647-ab35-9df431e92e91" ma:anchorId="00000000-0000-0000-0000-000000000000" ma:open="false" ma:isKeyword="false">
      <xsd:complexType>
        <xsd:sequence>
          <xsd:element ref="pc:Terms" minOccurs="0" maxOccurs="1"/>
        </xsd:sequence>
      </xsd:complexType>
    </xsd:element>
    <xsd:element name="c706b671796746379fc435e5ab8acaf9" ma:index="21" nillable="true" ma:taxonomy="true" ma:internalName="c706b671796746379fc435e5ab8acaf9" ma:taxonomyFieldName="SHIStatus" ma:displayName="Arkiv Status" ma:readOnly="false" ma:default="1;#Kladd|b4b6a614-00e1-4169-90bb-f9dbedae6a98" ma:fieldId="{c706b671-7967-4637-9fc4-35e5ab8acaf9}" ma:sspId="a64a8461-4d9a-4b5d-93bd-86a5dfa08d83" ma:termSetId="feb584b6-942d-49a6-99c2-a50b93abe89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da629c15bae4e91aa6c7e8cbbdfc8b6 xmlns="1beaa448-81cf-483d-9546-6237366576fe">
      <Terms xmlns="http://schemas.microsoft.com/office/infopath/2007/PartnerControls"/>
    </lda629c15bae4e91aa6c7e8cbbdfc8b6>
    <cd34d7d8f9d8445ca63dd03b5376680a xmlns="1beaa448-81cf-483d-9546-6237366576fe">
      <Terms xmlns="http://schemas.microsoft.com/office/infopath/2007/PartnerControls"/>
    </cd34d7d8f9d8445ca63dd03b5376680a>
    <c706b671796746379fc435e5ab8acaf9 xmlns="1beaa448-81cf-483d-9546-6237366576fe">
      <Terms xmlns="http://schemas.microsoft.com/office/infopath/2007/PartnerControls">
        <TermInfo xmlns="http://schemas.microsoft.com/office/infopath/2007/PartnerControls">
          <TermName xmlns="http://schemas.microsoft.com/office/infopath/2007/PartnerControls">Kladd</TermName>
          <TermId xmlns="http://schemas.microsoft.com/office/infopath/2007/PartnerControls">b4b6a614-00e1-4169-90bb-f9dbedae6a98</TermId>
        </TermInfo>
      </Terms>
    </c706b671796746379fc435e5ab8acaf9>
    <TaxCatchAll xmlns="1beaa448-81cf-483d-9546-6237366576fe">
      <Value>1</Value>
    </TaxCatchAll>
    <eddf1c2c1da842e2bc8d48adb607c365 xmlns="1beaa448-81cf-483d-9546-6237366576fe">
      <Terms xmlns="http://schemas.microsoft.com/office/infopath/2007/PartnerControls"/>
    </eddf1c2c1da842e2bc8d48adb607c365>
    <f692c5fbbf584dd1b4cdb2fc07ec6741 xmlns="1beaa448-81cf-483d-9546-6237366576fe">
      <Terms xmlns="http://schemas.microsoft.com/office/infopath/2007/PartnerControls"/>
    </f692c5fbbf584dd1b4cdb2fc07ec6741>
    <mb0d347ee0664214bffb1328b3228b3b xmlns="1beaa448-81cf-483d-9546-6237366576fe">
      <Terms xmlns="http://schemas.microsoft.com/office/infopath/2007/PartnerControls"/>
    </mb0d347ee0664214bffb1328b3228b3b>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40B1F-0E9D-4103-BDEE-35AFAF6867F9}">
  <ds:schemaRefs>
    <ds:schemaRef ds:uri="Microsoft.SharePoint.Taxonomy.ContentTypeSync"/>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50F7949C-803B-45C1-9F19-3A7131A8F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a448-81cf-483d-9546-623736657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1A742-2CE3-4689-BAB9-0F1070B196E0}">
  <ds:schemaRefs>
    <ds:schemaRef ds:uri="http://schemas.microsoft.com/office/2006/metadata/properties"/>
    <ds:schemaRef ds:uri="http://schemas.microsoft.com/office/infopath/2007/PartnerControls"/>
    <ds:schemaRef ds:uri="1beaa448-81cf-483d-9546-6237366576fe"/>
  </ds:schemaRefs>
</ds:datastoreItem>
</file>

<file path=customXml/itemProps5.xml><?xml version="1.0" encoding="utf-8"?>
<ds:datastoreItem xmlns:ds="http://schemas.openxmlformats.org/officeDocument/2006/customXml" ds:itemID="{07AA7C05-5504-4317-9A82-D00FCA208E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120</TotalTime>
  <Pages>3</Pages>
  <Words>891</Words>
  <Characters>4727</Characters>
  <Application>Microsoft Office Word</Application>
  <DocSecurity>0</DocSecurity>
  <Lines>39</Lines>
  <Paragraphs>11</Paragraphs>
  <ScaleCrop>false</ScaleCrop>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Magnus Eriksrud</cp:lastModifiedBy>
  <cp:revision>224</cp:revision>
  <dcterms:created xsi:type="dcterms:W3CDTF">2023-07-04T11:50:00Z</dcterms:created>
  <dcterms:modified xsi:type="dcterms:W3CDTF">2026-08-28T10:41:00Z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74300</vt:r8>
  </property>
  <property fmtid="{D5CDD505-2E9C-101B-9397-08002B2CF9AE}" pid="3" name="xd_ProgID">
    <vt:lpwstr/>
  </property>
  <property fmtid="{D5CDD505-2E9C-101B-9397-08002B2CF9AE}" pid="4" name="ContentTypeId">
    <vt:lpwstr>0x01010083DE3F614A9F7E45B7244B4AF84C313B0100288ACB7A0C0C754FBD2CDDACD4ABE826</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y fmtid="{D5CDD505-2E9C-101B-9397-08002B2CF9AE}" pid="22" name="MediaServiceImageTags">
    <vt:lpwstr/>
  </property>
  <property fmtid="{D5CDD505-2E9C-101B-9397-08002B2CF9AE}" pid="23" name="lcf76f155ced4ddcb4097134ff3c332f">
    <vt:lpwstr/>
  </property>
</Properties>
</file>