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35E76849" w:rsidR="00A85872" w:rsidRDefault="00A85872" w:rsidP="008C6F9F">
      <w:pPr>
        <w:pStyle w:val="Tittel"/>
      </w:pPr>
      <w:r>
        <w:t xml:space="preserve">Forpliktelseserklæring </w:t>
      </w:r>
    </w:p>
    <w:p w14:paraId="625C0CE4" w14:textId="499E275B" w:rsidR="00A85872" w:rsidRPr="00351789" w:rsidRDefault="0074373F" w:rsidP="008C6F9F">
      <w:pPr>
        <w:pStyle w:val="Overskrift1"/>
        <w:rPr>
          <w:color w:val="0070C0"/>
        </w:rPr>
      </w:pPr>
      <w:r>
        <w:t xml:space="preserve">Vintervedlikehold </w:t>
      </w:r>
      <w:r w:rsidR="00A52711">
        <w:t xml:space="preserve">på </w:t>
      </w:r>
      <w:r>
        <w:t>Sykehuset Telemark HF</w:t>
      </w:r>
      <w:r w:rsidR="0004264E">
        <w:t xml:space="preserve"> i Skien</w:t>
      </w:r>
    </w:p>
    <w:p w14:paraId="006774AD" w14:textId="77777777" w:rsidR="00A85872" w:rsidRDefault="00A85872" w:rsidP="008C6F9F">
      <w:r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77777777" w:rsidR="00A85872" w:rsidRDefault="00A85872" w:rsidP="008C6F9F">
      <w:r>
        <w:br/>
        <w:t xml:space="preserve">Forpliktelseserklæringen er gitt til </w:t>
      </w:r>
      <w:r w:rsidRPr="00A85872">
        <w:rPr>
          <w:color w:val="1A588E" w:themeColor="background2" w:themeShade="80"/>
        </w:rPr>
        <w:t>&lt;navn på helseforetak&gt;</w:t>
      </w:r>
      <w:r>
        <w:t xml:space="preserve"> i anledning </w:t>
      </w:r>
      <w:r w:rsidRPr="00A85872">
        <w:rPr>
          <w:color w:val="1A588E" w:themeColor="background2" w:themeShade="80"/>
        </w:rPr>
        <w:t>&lt;navn på anskaffelse&gt;</w:t>
      </w:r>
      <w:r>
        <w:t>.</w:t>
      </w:r>
    </w:p>
    <w:p w14:paraId="5327759D" w14:textId="77777777" w:rsidR="00A85872" w:rsidRDefault="00A85872" w:rsidP="008C6F9F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gjelder </w:t>
      </w:r>
      <w:r w:rsidRPr="00A85872">
        <w:rPr>
          <w:color w:val="1A588E" w:themeColor="background2" w:themeShade="80"/>
        </w:rPr>
        <w:t>&lt;kvalifikasjonskrav&gt;</w:t>
      </w:r>
      <w:r>
        <w:t xml:space="preserve"> på følgende måte:</w:t>
      </w:r>
    </w:p>
    <w:p w14:paraId="2BD7E5FF" w14:textId="77777777" w:rsidR="00A85872" w:rsidRPr="00A85872" w:rsidRDefault="00A85872" w:rsidP="008C6F9F">
      <w:pPr>
        <w:rPr>
          <w:color w:val="1A588E" w:themeColor="background2" w:themeShade="80"/>
        </w:rPr>
      </w:pPr>
      <w:r w:rsidRPr="00A85872">
        <w:rPr>
          <w:color w:val="1A588E" w:themeColor="background2" w:themeShade="80"/>
        </w:rPr>
        <w:t>&lt;Tilbyder skal gi en kort beskrivelse av hvordan underleverandøren/samarbeidspartneren skal benyttes til oppfyllelse av kontrakten, evt. med henvisning til relevant(e) punkt(er) i tilbudet&gt;.</w:t>
      </w:r>
    </w:p>
    <w:p w14:paraId="3AE0E021" w14:textId="33766839" w:rsidR="00A85872" w:rsidRDefault="00A85872" w:rsidP="00A85872">
      <w:r>
        <w:t xml:space="preserve">Det bekreftes med dette at </w:t>
      </w:r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ha rådighet over de nødvendige ressursene hos </w:t>
      </w:r>
      <w:r w:rsidRPr="00A85872">
        <w:rPr>
          <w:color w:val="1A588E" w:themeColor="background2" w:themeShade="80"/>
        </w:rPr>
        <w:t xml:space="preserve">&lt;underleverandør/samarbeidspartner (B)&gt; </w:t>
      </w:r>
      <w:r>
        <w:t xml:space="preserve">for å sikre oppfyllelse av kontraktsforpliktelsene i hele avtaleperioden eller så lenge det er nødvendig for </w:t>
      </w:r>
      <w:r w:rsidRPr="00A85872">
        <w:rPr>
          <w:color w:val="1A588E" w:themeColor="background2" w:themeShade="80"/>
        </w:rPr>
        <w:t xml:space="preserve">&lt;hovedleverandør (A)&gt; </w:t>
      </w:r>
      <w:r>
        <w:t xml:space="preserve">å benytte </w:t>
      </w:r>
      <w:r w:rsidRPr="00A85872">
        <w:rPr>
          <w:color w:val="1A588E" w:themeColor="background2" w:themeShade="80"/>
        </w:rPr>
        <w:t xml:space="preserve">&lt;underleverandør/samarbeidspartner (B)&gt; </w:t>
      </w:r>
      <w:r>
        <w:t>til å sikre oppfyllelse av kontraktsforpliktelsene.</w:t>
      </w:r>
    </w:p>
    <w:p w14:paraId="07E0DB28" w14:textId="77777777" w:rsidR="00A85872" w:rsidRDefault="00A85872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5C78A" w14:textId="77777777" w:rsidR="00402CB9" w:rsidRDefault="00402CB9" w:rsidP="008A6B54">
      <w:pPr>
        <w:spacing w:after="0" w:line="240" w:lineRule="auto"/>
      </w:pPr>
      <w:r>
        <w:separator/>
      </w:r>
    </w:p>
  </w:endnote>
  <w:endnote w:type="continuationSeparator" w:id="0">
    <w:p w14:paraId="4F865533" w14:textId="77777777" w:rsidR="00402CB9" w:rsidRDefault="00402CB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51F7FDFB" w:rsidR="0001190D" w:rsidRPr="00BD5AA6" w:rsidRDefault="00A8587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underleverandør_hovedleverandør, versjon 07-2023</w:t>
          </w:r>
        </w:p>
      </w:tc>
      <w:tc>
        <w:tcPr>
          <w:tcW w:w="1639" w:type="pct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3156984A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80BD0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80BD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639" w:type="pct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C701F" w14:textId="77777777" w:rsidR="00402CB9" w:rsidRDefault="00402CB9" w:rsidP="008A6B54">
      <w:pPr>
        <w:spacing w:after="0" w:line="240" w:lineRule="auto"/>
      </w:pPr>
      <w:r>
        <w:separator/>
      </w:r>
    </w:p>
  </w:footnote>
  <w:footnote w:type="continuationSeparator" w:id="0">
    <w:p w14:paraId="7CD9011E" w14:textId="77777777" w:rsidR="00402CB9" w:rsidRDefault="00402CB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5B2F0CCA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264E"/>
    <w:rsid w:val="00061D42"/>
    <w:rsid w:val="00066FAD"/>
    <w:rsid w:val="000E3D69"/>
    <w:rsid w:val="000F11A5"/>
    <w:rsid w:val="00142135"/>
    <w:rsid w:val="001457DD"/>
    <w:rsid w:val="00172E83"/>
    <w:rsid w:val="00174C26"/>
    <w:rsid w:val="001D5953"/>
    <w:rsid w:val="00234B11"/>
    <w:rsid w:val="002C03B4"/>
    <w:rsid w:val="002C5C80"/>
    <w:rsid w:val="002D33F1"/>
    <w:rsid w:val="002F21B1"/>
    <w:rsid w:val="00311005"/>
    <w:rsid w:val="003B114D"/>
    <w:rsid w:val="003C7810"/>
    <w:rsid w:val="003D3F41"/>
    <w:rsid w:val="00400A8F"/>
    <w:rsid w:val="00402CB9"/>
    <w:rsid w:val="00402EAE"/>
    <w:rsid w:val="00421342"/>
    <w:rsid w:val="0047732F"/>
    <w:rsid w:val="00486A77"/>
    <w:rsid w:val="004B54E4"/>
    <w:rsid w:val="004F084A"/>
    <w:rsid w:val="00512B3B"/>
    <w:rsid w:val="00522354"/>
    <w:rsid w:val="0056729F"/>
    <w:rsid w:val="00567D43"/>
    <w:rsid w:val="005703FD"/>
    <w:rsid w:val="005E3FC0"/>
    <w:rsid w:val="005E61C2"/>
    <w:rsid w:val="005F5862"/>
    <w:rsid w:val="00607C23"/>
    <w:rsid w:val="006837C3"/>
    <w:rsid w:val="006F312A"/>
    <w:rsid w:val="0074373F"/>
    <w:rsid w:val="0076237F"/>
    <w:rsid w:val="00771457"/>
    <w:rsid w:val="00784E6B"/>
    <w:rsid w:val="007A2052"/>
    <w:rsid w:val="007C5A17"/>
    <w:rsid w:val="007D00AD"/>
    <w:rsid w:val="007F13FF"/>
    <w:rsid w:val="0081186E"/>
    <w:rsid w:val="0082284E"/>
    <w:rsid w:val="00822EAF"/>
    <w:rsid w:val="0082344F"/>
    <w:rsid w:val="00880BD0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E218A"/>
    <w:rsid w:val="009F7F53"/>
    <w:rsid w:val="00A13B9A"/>
    <w:rsid w:val="00A52711"/>
    <w:rsid w:val="00A659C6"/>
    <w:rsid w:val="00A85872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B354A"/>
    <w:rsid w:val="00CC0CDA"/>
    <w:rsid w:val="00CE6A82"/>
    <w:rsid w:val="00D0738E"/>
    <w:rsid w:val="00D25402"/>
    <w:rsid w:val="00D549FA"/>
    <w:rsid w:val="00D55259"/>
    <w:rsid w:val="00D758FB"/>
    <w:rsid w:val="00D850B0"/>
    <w:rsid w:val="00D869B4"/>
    <w:rsid w:val="00DD131A"/>
    <w:rsid w:val="00E3138E"/>
    <w:rsid w:val="00EA45CB"/>
    <w:rsid w:val="00EB13E8"/>
    <w:rsid w:val="00EB5F17"/>
    <w:rsid w:val="00ED29B3"/>
    <w:rsid w:val="00ED5095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sessansvarlig xmlns="ceb63489-f63f-49bb-80d7-9200be2bf1cf">
      <UserInfo>
        <DisplayName/>
        <AccountId xsi:nil="true"/>
        <AccountType/>
      </UserInfo>
    </Prosessansvarlig>
    <Tilordnet xmlns="ceb63489-f63f-49bb-80d7-9200be2bf1cf">
      <UserInfo>
        <DisplayName>Lars Johan Frøyland</DisplayName>
        <AccountId>321</AccountId>
        <AccountType/>
      </UserInfo>
    </Tilordnet>
    <Region xmlns="ceb63489-f63f-49bb-80d7-9200be2bf1cf">
      <Value>Felles</Value>
    </Region>
    <Prosess xmlns="ceb63489-f63f-49bb-80d7-9200be2bf1cf">Utarbeid konkurransegrunnlag og innhent tilbud</Prosess>
    <Gyldig_x0020_fra xmlns="ceb63489-f63f-49bb-80d7-9200be2bf1cf">2022-02-17T23:00:00+00:00</Gyldig_x0020_fra>
    <Delprosess xmlns="ceb63489-f63f-49bb-80d7-9200be2bf1cf" xsi:nil="true"/>
    <Avhengigheter xmlns="ceb63489-f63f-49bb-80d7-9200be2bf1cf" xsi:nil="true"/>
    <Dokumenttype xmlns="ceb63489-f63f-49bb-80d7-9200be2bf1cf">Bilag og vedlegg</Dokumenttype>
    <Prosesstype xmlns="ceb63489-f63f-49bb-80d7-9200be2bf1cf">Gjennomføre anskaffelse</Prosesstype>
    <Kategori xmlns="ceb63489-f63f-49bb-80d7-9200be2bf1cf" xsi:nil="true"/>
    <Underkategori xmlns="ceb63489-f63f-49bb-80d7-9200be2bf1cf" xsi:nil="true"/>
    <Spr_x00e5_k xmlns="ceb63489-f63f-49bb-80d7-9200be2bf1cf">Norsk</Spr_x00e5_k>
    <_Version xmlns="http://schemas.microsoft.com/sharepoint/v3/fields" xsi:nil="true"/>
    <Aktiv xmlns="ceb63489-f63f-49bb-80d7-9200be2bf1cf">Ja</Aktiv>
    <_Flow_SignoffStatus xmlns="ceb63489-f63f-49bb-80d7-9200be2bf1cf" xsi:nil="true"/>
    <_Status xmlns="http://schemas.microsoft.com/sharepoint/v3/fields">Ikke startet</_Status>
    <SHIshjemmeside xmlns="ceb63489-f63f-49bb-80d7-9200be2bf1cf">false</SHIshjemmesid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E136BF6C2B5C428F0E2A3113CBE04D" ma:contentTypeVersion="32" ma:contentTypeDescription="Opprett et nytt dokument." ma:contentTypeScope="" ma:versionID="c2bafe1c4c06c439d13a576b0c7f9020">
  <xsd:schema xmlns:xsd="http://www.w3.org/2001/XMLSchema" xmlns:xs="http://www.w3.org/2001/XMLSchema" xmlns:p="http://schemas.microsoft.com/office/2006/metadata/properties" xmlns:ns2="ceb63489-f63f-49bb-80d7-9200be2bf1cf" xmlns:ns3="http://schemas.microsoft.com/sharepoint/v3/fields" xmlns:ns4="159eb964-e578-4006-a64e-9cef19626a17" targetNamespace="http://schemas.microsoft.com/office/2006/metadata/properties" ma:root="true" ma:fieldsID="eeabc37b62aa01f14dda81f439581aaa" ns2:_="" ns3:_="" ns4:_="">
    <xsd:import namespace="ceb63489-f63f-49bb-80d7-9200be2bf1cf"/>
    <xsd:import namespace="http://schemas.microsoft.com/sharepoint/v3/fields"/>
    <xsd:import namespace="159eb964-e578-4006-a64e-9cef19626a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Aktiv" minOccurs="0"/>
                <xsd:element ref="ns2:Prosesstype" minOccurs="0"/>
                <xsd:element ref="ns2:Prosess" minOccurs="0"/>
                <xsd:element ref="ns2:Tilordnet" minOccurs="0"/>
                <xsd:element ref="ns3:_Status" minOccurs="0"/>
                <xsd:element ref="ns3:_Version" minOccurs="0"/>
                <xsd:element ref="ns2:Gyldig_x0020_fra" minOccurs="0"/>
                <xsd:element ref="ns2:Dokumenttype" minOccurs="0"/>
                <xsd:element ref="ns2:Prosessansvarlig" minOccurs="0"/>
                <xsd:element ref="ns2:Kategori" minOccurs="0"/>
                <xsd:element ref="ns2:Region" minOccurs="0"/>
                <xsd:element ref="ns2:Delprosess" minOccurs="0"/>
                <xsd:element ref="ns2:MediaServiceAutoKeyPoints" minOccurs="0"/>
                <xsd:element ref="ns2:MediaServiceKeyPoints" minOccurs="0"/>
                <xsd:element ref="ns4:SharedWithUsers" minOccurs="0"/>
                <xsd:element ref="ns4:SharedWithDetails" minOccurs="0"/>
                <xsd:element ref="ns2:Avhengigheter" minOccurs="0"/>
                <xsd:element ref="ns2:Spr_x00e5_k" minOccurs="0"/>
                <xsd:element ref="ns2:Underkategori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SHIshjemmesi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b63489-f63f-49bb-80d7-9200be2bf1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Aktiv" ma:index="10" nillable="true" ma:displayName="Aktiv" ma:format="Dropdown" ma:internalName="Aktiv">
      <xsd:simpleType>
        <xsd:restriction base="dms:Choice">
          <xsd:enumeration value="Ja"/>
          <xsd:enumeration value="Nei"/>
        </xsd:restriction>
      </xsd:simpleType>
    </xsd:element>
    <xsd:element name="Prosesstype" ma:index="11" nillable="true" ma:displayName="Prosessflyt" ma:description="Endrer begrep fra hovedprosess til prosessflyt. harmonisere med Medulla" ma:format="Dropdown" ma:internalName="Prosesstype">
      <xsd:simpleType>
        <xsd:restriction base="dms:Choice">
          <xsd:enumeration value="Gjennomføre anskaffelse"/>
          <xsd:enumeration value="Følg opp avtale, leverandør og marked"/>
          <xsd:enumeration value="Etabler og vedlikehold kategoribasert anskaffelsesplan"/>
        </xsd:restriction>
      </xsd:simpleType>
    </xsd:element>
    <xsd:element name="Prosess" ma:index="12" nillable="true" ma:displayName="Arbeidsflyt" ma:description="Endret begrep fra prosess til arbeidsflyt for å være harmonisert med Medulla" ma:format="Dropdown" ma:internalName="Prosess">
      <xsd:simpleType>
        <xsd:restriction base="dms:Choice">
          <xsd:enumeration value="Planlegg og risikovurder anskaffelse"/>
          <xsd:enumeration value="Utarbeid konkurransegrunnlag og innhent tilbud"/>
          <xsd:enumeration value="Vurder innkommende tilbud"/>
          <xsd:enumeration value="Følg opp avtale"/>
          <xsd:enumeration value="Implementer avtale"/>
          <xsd:enumeration value="Etabler grunnlag for årlig kategoribasert anskaffelsesplan"/>
          <xsd:enumeration value="Ferdigstill årlig kategoribasert anskaffelsesplan"/>
          <xsd:enumeration value="Innhent godkjenning for planlagt anskaffelse"/>
          <xsd:enumeration value="Ferdigstill evaluering og meddel valg av leverandør"/>
          <xsd:enumeration value="Signer avtale og klargjør for implementering"/>
          <xsd:enumeration value="Oppdater og revider årlig kategoribasert anskaffelsesplan"/>
        </xsd:restriction>
      </xsd:simpleType>
    </xsd:element>
    <xsd:element name="Tilordnet" ma:index="13" nillable="true" ma:displayName="Dokumenteier" ma:description="Prosesseier" ma:format="Dropdown" ma:list="UserInfo" ma:SharePointGroup="0" ma:internalName="Tilordne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yldig_x0020_fra" ma:index="18" nillable="true" ma:displayName="Godkjent dato" ma:format="DateOnly" ma:internalName="Gyldig_x0020_fra">
      <xsd:simpleType>
        <xsd:restriction base="dms:DateTime"/>
      </xsd:simpleType>
    </xsd:element>
    <xsd:element name="Dokumenttype" ma:index="21" nillable="true" ma:displayName="Dokumenttype" ma:format="Dropdown" ma:internalName="Dokumenttype">
      <xsd:simpleType>
        <xsd:restriction base="dms:Choice">
          <xsd:enumeration value="Arbeidsbeskrivelse"/>
          <xsd:enumeration value="Avtalemal"/>
          <xsd:enumeration value="Bilag og vedlegg"/>
          <xsd:enumeration value="Bruksanvisning"/>
          <xsd:enumeration value="Håndbok"/>
          <xsd:enumeration value="Instruks"/>
          <xsd:enumeration value="Kontaktliste"/>
          <xsd:enumeration value="Mal"/>
          <xsd:enumeration value="Mandat"/>
          <xsd:enumeration value="Politikk (policy)"/>
          <xsd:enumeration value="Presentasjon"/>
          <xsd:enumeration value="Rammeverk"/>
          <xsd:enumeration value="Rutine/retningslinjer"/>
          <xsd:enumeration value="Sjekkliste"/>
          <xsd:enumeration value="Strategi"/>
          <xsd:enumeration value="Vedtekter"/>
          <xsd:enumeration value="Veileder, beskrivelse og annet"/>
        </xsd:restriction>
      </xsd:simpleType>
    </xsd:element>
    <xsd:element name="Prosessansvarlig" ma:index="23" nillable="true" ma:displayName="Dokumentansvarlig" ma:format="Dropdown" ma:list="UserInfo" ma:SharePointGroup="0" ma:internalName="Prosess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24" nillable="true" ma:displayName="Kategori" ma:format="Dropdown" ma:internalName="Kategori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dministrasjon"/>
                    <xsd:enumeration value="Behandlingshjelpemidler"/>
                    <xsd:enumeration value="Bygg, prosjekt"/>
                    <xsd:enumeration value="Bygg og eiendomsdrift"/>
                    <xsd:enumeration value="Eksterne og interne helsetjenester"/>
                    <xsd:enumeration value="HR"/>
                    <xsd:enumeration value="IKT"/>
                    <xsd:enumeration value="Kirurgiske produkter"/>
                    <xsd:enumeration value="Laboratorieprodukter og -utstyr"/>
                    <xsd:enumeration value="Legemidler"/>
                    <xsd:enumeration value="Medisinske forbruksvarer"/>
                    <xsd:enumeration value="Medisinsk grunnutstyr"/>
                    <xsd:enumeration value="Medisinsk teknisk utstyr"/>
                    <xsd:enumeration value="Pasientreiser"/>
                    <xsd:enumeration value="Prehospitalt"/>
                  </xsd:restriction>
                </xsd:simpleType>
              </xsd:element>
            </xsd:sequence>
          </xsd:extension>
        </xsd:complexContent>
      </xsd:complexType>
    </xsd:element>
    <xsd:element name="Region" ma:index="25" nillable="true" ma:displayName="Region" ma:format="Dropdown" ma:internalName="Reg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Helse Nord RHF"/>
                    <xsd:enumeration value="Helse Midt-Norge RHF"/>
                    <xsd:enumeration value="Helse Sør-Øst RHF"/>
                    <xsd:enumeration value="Helse Vest RHF"/>
                    <xsd:enumeration value="Felles"/>
                    <xsd:enumeration value="Nasjonale tjenester"/>
                  </xsd:restriction>
                </xsd:simpleType>
              </xsd:element>
            </xsd:sequence>
          </xsd:extension>
        </xsd:complexContent>
      </xsd:complexType>
    </xsd:element>
    <xsd:element name="Delprosess" ma:index="26" nillable="true" ma:displayName="Delprosess" ma:format="Dropdown" ma:internalName="Delprosess">
      <xsd:simpleType>
        <xsd:restriction base="dms:Choice">
          <xsd:enumeration value="Utarbeid konkurransegrunnlag med prekvalifisering"/>
          <xsd:enumeration value="Utarbeid konkurransegrunnlag uten prekvalifisering"/>
          <xsd:enumeration value="Innhent tilbud uten prekvalifisering"/>
          <xsd:enumeration value="Innhent tilbud med prekvalifisering"/>
          <xsd:enumeration value="Håndter klage og avvikende forhold"/>
          <xsd:enumeration value="Følg opp endring"/>
          <xsd:enumeration value="Følg opp avvik"/>
          <xsd:enumeration value="Forvalt avtale"/>
        </xsd:restriction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vhengigheter" ma:index="31" nillable="true" ma:displayName="Avhengigheter" ma:description="Noen dokumenter bygger på innholdet i andre. Så når disse dokumentene endres, er det viktig at avhengige dokumenter også revideres" ma:format="Dropdown" ma:internalName="Avhengigheter">
      <xsd:simpleType>
        <xsd:restriction base="dms:Text">
          <xsd:maxLength value="255"/>
        </xsd:restriction>
      </xsd:simpleType>
    </xsd:element>
    <xsd:element name="Spr_x00e5_k" ma:index="32" nillable="true" ma:displayName="Språk" ma:description="Angir om dokumentet er på norsk eller engelsk&#10;" ma:format="Dropdown" ma:internalName="Spr_x00e5_k">
      <xsd:simpleType>
        <xsd:restriction base="dms:Choice">
          <xsd:enumeration value="Norsk"/>
          <xsd:enumeration value="Engelsk"/>
          <xsd:enumeration value="Flerspråklig"/>
          <xsd:enumeration value="Valg 4"/>
        </xsd:restriction>
      </xsd:simpleType>
    </xsd:element>
    <xsd:element name="Underkategori" ma:index="33" nillable="true" ma:displayName="Underkategori" ma:description="Hører til kategoriområde legemidler, men det er behov for å kunne sortere på flere nivåer" ma:format="Dropdown" ma:internalName="Underkategori">
      <xsd:simpleType>
        <xsd:restriction base="dms:Choice">
          <xsd:enumeration value="Gen- og celleterapi"/>
          <xsd:enumeration value="Valg 2"/>
          <xsd:enumeration value="Valg 3"/>
        </xsd:restriction>
      </xsd:simpleType>
    </xsd:element>
    <xsd:element name="_Flow_SignoffStatus" ma:index="34" nillable="true" ma:displayName="Godkjenningsstatus" ma:internalName="Godkjenningsstatus">
      <xsd:simpleType>
        <xsd:restriction base="dms:Text"/>
      </xsd:simpleType>
    </xsd:element>
    <xsd:element name="MediaServiceObjectDetectorVersions" ma:index="3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HIshjemmeside" ma:index="37" nillable="true" ma:displayName="SHIs hjemmeside" ma:default="0" ma:description="Er dokumentet publisert på SHIs hjemmeside? Hvis ja, er det viktig å oppdatere ved nye versjoner" ma:format="Dropdown" ma:internalName="SHIshjemmesid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4" nillable="true" ma:displayName="Status" ma:default="Ikke startet" ma:internalName="_Status">
      <xsd:simpleType>
        <xsd:union memberTypes="dms:Text">
          <xsd:simpleType>
            <xsd:restriction base="dms:Choice">
              <xsd:enumeration value="Ikke startet"/>
              <xsd:enumeration value="Kladd"/>
              <xsd:enumeration value="Kontrollert"/>
              <xsd:enumeration value="Planlagt"/>
              <xsd:enumeration value="Publisert"/>
              <xsd:enumeration value="Endelig"/>
              <xsd:enumeration value="Utløpt"/>
            </xsd:restriction>
          </xsd:simpleType>
        </xsd:union>
      </xsd:simpleType>
    </xsd:element>
    <xsd:element name="_Version" ma:index="17" nillable="true" ma:displayName="Versjon" ma:internalName="_Ver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9eb964-e578-4006-a64e-9cef19626a17" elementFormDefault="qualified">
    <xsd:import namespace="http://schemas.microsoft.com/office/2006/documentManagement/types"/>
    <xsd:import namespace="http://schemas.microsoft.com/office/infopath/2007/PartnerControls"/>
    <xsd:element name="SharedWithUsers" ma:index="2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 ma:index="16" ma:displayName="Kommentarer"/>
        <xsd:element name="keywords" minOccurs="0" maxOccurs="1" type="xsd:string" ma:index="15" ma:displayName="Nøkkelord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B08150-D0DD-48B6-80CC-5B04128EF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b63489-f63f-49bb-80d7-9200be2bf1cf"/>
    <ds:schemaRef ds:uri="http://schemas.microsoft.com/sharepoint/v3/fields"/>
    <ds:schemaRef ds:uri="159eb964-e578-4006-a64e-9cef19626a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0</TotalTime>
  <Pages>1</Pages>
  <Words>230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Halvor Garvik</cp:lastModifiedBy>
  <cp:revision>7</cp:revision>
  <dcterms:created xsi:type="dcterms:W3CDTF">2025-02-03T16:04:00Z</dcterms:created>
  <dcterms:modified xsi:type="dcterms:W3CDTF">2026-08-17T11:47:00Z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0x01010062E136BF6C2B5C428F0E2A3113CBE04D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</Properties>
</file>