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1DB4" w14:textId="79F2EE5C" w:rsidR="006F7C40" w:rsidRPr="001345B1" w:rsidRDefault="006F7C40" w:rsidP="00D14E61">
      <w:pPr>
        <w:pStyle w:val="Tittel"/>
      </w:pPr>
      <w:r>
        <w:t>S</w:t>
      </w:r>
      <w:r w:rsidRPr="001345B1">
        <w:t>varskjema erfaring</w:t>
      </w:r>
    </w:p>
    <w:p w14:paraId="5D2174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RPr="001345B1" w14:paraId="2FFFE0A0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77C8B7B" w14:textId="77777777" w:rsidR="006F7C40" w:rsidRPr="001345B1" w:rsidRDefault="006F7C40" w:rsidP="001345B1">
            <w:pPr>
              <w:jc w:val="center"/>
            </w:pPr>
            <w:r>
              <w:t>Leveranse 1</w:t>
            </w:r>
          </w:p>
        </w:tc>
      </w:tr>
      <w:tr w:rsidR="006F7C40" w:rsidRPr="001345B1" w14:paraId="265BC52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592608" w14:textId="77777777" w:rsidR="006F7C40" w:rsidRPr="001345B1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2514B475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2EAFD81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9A6F1B6" w14:textId="77777777" w:rsidR="006F7C40" w:rsidRPr="001345B1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0493A1B9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765CE45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12EA4" w14:textId="77777777" w:rsidR="006F7C40" w:rsidRPr="001345B1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676705F8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8BDA60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4B1CBDA" w14:textId="77777777" w:rsidR="006F7C40" w:rsidRPr="001345B1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13E6650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6C3A36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979CD4" w14:textId="77777777" w:rsidR="006F7C40" w:rsidRPr="001345B1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496870FE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343BF5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608C2B" w14:textId="77777777" w:rsidR="006F7C40" w:rsidRPr="001345B1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44EE4116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D42CF3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0F1D21" w14:textId="77777777" w:rsidR="006F7C40" w:rsidRPr="001345B1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3DD564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714FF8D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5C1C0609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1B9C7408" w14:textId="77777777" w:rsidR="006F7C40" w:rsidRDefault="006F7C40" w:rsidP="001345B1">
            <w:pPr>
              <w:jc w:val="center"/>
            </w:pPr>
            <w:r>
              <w:t>Leveranse 2</w:t>
            </w:r>
          </w:p>
        </w:tc>
      </w:tr>
      <w:tr w:rsidR="006F7C40" w14:paraId="7251D3C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206AC6" w14:textId="77777777" w:rsidR="006F7C40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08AD102A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0D3902B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8356B4E" w14:textId="77777777" w:rsidR="006F7C40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4462613C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2841A5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F2A81CB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CC23BF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9C0812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0F2ABA8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8B02D2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DB74D49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9270B5B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19EB94C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0C82DE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1CF628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7E1C5A7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3F05253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969FB6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F79CEF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712F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64868C32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8356C3F" w14:textId="77777777" w:rsidR="006F7C40" w:rsidRDefault="006F7C40" w:rsidP="001345B1">
            <w:pPr>
              <w:jc w:val="center"/>
            </w:pPr>
            <w:r>
              <w:t>Leveranse 3</w:t>
            </w:r>
          </w:p>
        </w:tc>
      </w:tr>
      <w:tr w:rsidR="006F7C40" w14:paraId="1A200C0A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BD35CE" w14:textId="77777777" w:rsidR="006F7C40" w:rsidRDefault="006F7C40" w:rsidP="001345B1">
            <w:r>
              <w:t xml:space="preserve">Firmanavn, kunde </w:t>
            </w:r>
          </w:p>
        </w:tc>
        <w:tc>
          <w:tcPr>
            <w:tcW w:w="6186" w:type="dxa"/>
          </w:tcPr>
          <w:p w14:paraId="2DC5D8E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9FA1BB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7A8C7C" w14:textId="77777777" w:rsidR="006F7C40" w:rsidRDefault="006F7C40" w:rsidP="001345B1">
            <w:r>
              <w:t xml:space="preserve">Kontaktperson hos kunde </w:t>
            </w:r>
          </w:p>
        </w:tc>
        <w:tc>
          <w:tcPr>
            <w:tcW w:w="6186" w:type="dxa"/>
          </w:tcPr>
          <w:p w14:paraId="2A6C5B5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CF7DC34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4F00D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779F6A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C2D6426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C77CA6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F05CA4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9109B6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467F0A6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52881168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4247F7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D275381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08BB4A7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F02814E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73AAF9A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016F89B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2748AF" w14:textId="77777777" w:rsidR="006F7C40" w:rsidRPr="001345B1" w:rsidRDefault="006F7C40" w:rsidP="001345B1"/>
    <w:p w14:paraId="141C1B29" w14:textId="77777777" w:rsidR="006F7C40" w:rsidRPr="001345B1" w:rsidRDefault="006F7C40" w:rsidP="001345B1"/>
    <w:p w14:paraId="154AAADB" w14:textId="77777777" w:rsidR="006F7C40" w:rsidRPr="001345B1" w:rsidRDefault="006F7C40" w:rsidP="001345B1"/>
    <w:p w14:paraId="110391AE" w14:textId="0CF84047" w:rsidR="00512B3B" w:rsidRPr="00512B3B" w:rsidRDefault="006F7C40" w:rsidP="008F2B11">
      <w:r w:rsidRPr="001345B1">
        <w:t>_________________________________</w:t>
      </w:r>
      <w:r>
        <w:tab/>
      </w:r>
      <w:r w:rsidRPr="001345B1">
        <w:t>________________________________</w:t>
      </w:r>
      <w:r>
        <w:t>____________</w:t>
      </w:r>
      <w:r>
        <w:br/>
      </w:r>
      <w:r w:rsidRPr="001345B1">
        <w:t>(sted/dato)</w:t>
      </w:r>
      <w:r w:rsidRPr="001345B1">
        <w:tab/>
      </w:r>
      <w:r w:rsidRPr="001345B1">
        <w:tab/>
      </w:r>
      <w:r w:rsidRPr="001345B1">
        <w:tab/>
      </w:r>
      <w:r w:rsidRPr="001345B1">
        <w:tab/>
      </w:r>
      <w:r w:rsidRPr="001345B1">
        <w:tab/>
        <w:t>Underskrift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A8722" w14:textId="77777777" w:rsidR="00A72C96" w:rsidRDefault="00A72C96" w:rsidP="008A6B54">
      <w:pPr>
        <w:spacing w:after="0" w:line="240" w:lineRule="auto"/>
      </w:pPr>
      <w:r>
        <w:separator/>
      </w:r>
    </w:p>
  </w:endnote>
  <w:endnote w:type="continuationSeparator" w:id="0">
    <w:p w14:paraId="13C9DC9F" w14:textId="77777777" w:rsidR="00A72C96" w:rsidRDefault="00A72C9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5936B89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3993E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BEB9EC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4062EF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547CF5" w14:textId="097B6824" w:rsidR="0001190D" w:rsidRPr="00BD5AA6" w:rsidRDefault="006F7C40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Vedlegg X – Svarskjema erfaring, versjon 07-2023</w:t>
          </w:r>
        </w:p>
      </w:tc>
      <w:tc>
        <w:tcPr>
          <w:tcW w:w="2500" w:type="pct"/>
          <w:shd w:val="clear" w:color="auto" w:fill="auto"/>
        </w:tcPr>
        <w:p w14:paraId="7B4A7F6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C449B83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7843E4C7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8D60437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6C56A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B618306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FACB062" w14:textId="2DD13580" w:rsidR="004F084A" w:rsidRPr="00BD5AA6" w:rsidRDefault="006F7C4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Svarskjema erfaring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A7807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9A7807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EF796C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EC78E2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0BA33" w14:textId="77777777" w:rsidR="00A72C96" w:rsidRDefault="00A72C96" w:rsidP="008A6B54">
      <w:pPr>
        <w:spacing w:after="0" w:line="240" w:lineRule="auto"/>
      </w:pPr>
      <w:r>
        <w:separator/>
      </w:r>
    </w:p>
  </w:footnote>
  <w:footnote w:type="continuationSeparator" w:id="0">
    <w:p w14:paraId="02F8860D" w14:textId="77777777" w:rsidR="00A72C96" w:rsidRDefault="00A72C96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D847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2E9DC3D" wp14:editId="50B2EF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ECC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BA529B6" wp14:editId="0A3E207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6F7C40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472F3"/>
    <w:rsid w:val="009A3E11"/>
    <w:rsid w:val="009A7807"/>
    <w:rsid w:val="009B4D02"/>
    <w:rsid w:val="009C7E5D"/>
    <w:rsid w:val="009F7F53"/>
    <w:rsid w:val="00A13B9A"/>
    <w:rsid w:val="00A659C6"/>
    <w:rsid w:val="00A72C9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CC230C"/>
    <w:rsid w:val="00D0738E"/>
    <w:rsid w:val="00D14E61"/>
    <w:rsid w:val="00D25402"/>
    <w:rsid w:val="00D549FA"/>
    <w:rsid w:val="00D758FB"/>
    <w:rsid w:val="00D869B4"/>
    <w:rsid w:val="00E041DB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D066F4B1CC4640B40486D47FA352D1" ma:contentTypeVersion="20" ma:contentTypeDescription="Opprett et nytt dokument." ma:contentTypeScope="" ma:versionID="ea9c3691cc6949ca861514411a02366c">
  <xsd:schema xmlns:xsd="http://www.w3.org/2001/XMLSchema" xmlns:xs="http://www.w3.org/2001/XMLSchema" xmlns:p="http://schemas.microsoft.com/office/2006/metadata/properties" xmlns:ns2="77e7c2f3-c9cb-425b-aee6-8ce4b27a7561" xmlns:ns3="http://schemas.microsoft.com/sharepoint/v4" xmlns:ns4="afebee77-8a1f-4424-9ee9-5173f82ea690" targetNamespace="http://schemas.microsoft.com/office/2006/metadata/properties" ma:root="true" ma:fieldsID="2bb79021a0f34bb2308ef1e7a4e51b0e" ns2:_="" ns3:_="" ns4:_="">
    <xsd:import namespace="77e7c2f3-c9cb-425b-aee6-8ce4b27a7561"/>
    <xsd:import namespace="http://schemas.microsoft.com/sharepoint/v4"/>
    <xsd:import namespace="afebee77-8a1f-4424-9ee9-5173f82ea6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IconOverlay" minOccurs="0"/>
                <xsd:element ref="ns4:SharedWithUsers" minOccurs="0"/>
                <xsd:element ref="ns4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c2f3-c9cb-425b-aee6-8ce4b27a7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internalName="IconOverlay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bee77-8a1f-4424-9ee9-5173f82ea6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89586d-a543-4d23-a907-61e5f0b05aed}" ma:internalName="TaxCatchAll" ma:showField="CatchAllData" ma:web="afebee77-8a1f-4424-9ee9-5173f82ea6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77e7c2f3-c9cb-425b-aee6-8ce4b27a7561">
      <Terms xmlns="http://schemas.microsoft.com/office/infopath/2007/PartnerControls"/>
    </lcf76f155ced4ddcb4097134ff3c332f>
    <TaxCatchAll xmlns="afebee77-8a1f-4424-9ee9-5173f82ea690" xsi:nil="true"/>
  </documentManagement>
</p:properties>
</file>

<file path=customXml/itemProps1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1DF584-320B-4BD5-BBE5-72175B1FD217}"/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416BCA-9137-4900-A68E-7634535082AA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4</TotalTime>
  <Pages>1</Pages>
  <Words>126</Words>
  <Characters>672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4</cp:revision>
  <dcterms:created xsi:type="dcterms:W3CDTF">2023-07-07T13:02:00Z</dcterms:created>
  <dcterms:modified xsi:type="dcterms:W3CDTF">2024-12-27T15:55:00Z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0x0101008DD066F4B1CC4640B40486D47FA352D1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