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w:t>
      </w:r>
      <w:proofErr w:type="spellStart"/>
      <w:r>
        <w:t>offl</w:t>
      </w:r>
      <w:proofErr w:type="spellEnd"/>
      <w:r>
        <w:t xml:space="preserve">.) har som formål å styrke retten til innsyn i saksdokumenter i forvaltningen. 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w:t>
      </w:r>
      <w:proofErr w:type="spellStart"/>
      <w:r>
        <w:t>offl</w:t>
      </w:r>
      <w:proofErr w:type="spellEnd"/>
      <w:r>
        <w:t>.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proofErr w:type="spellStart"/>
      <w:r w:rsidRPr="0086704C">
        <w:rPr>
          <w:i/>
          <w:iCs/>
        </w:rPr>
        <w:t>Offl</w:t>
      </w:r>
      <w:proofErr w:type="spellEnd"/>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spellStart"/>
      <w:r>
        <w:t>offl</w:t>
      </w:r>
      <w:proofErr w:type="spellEnd"/>
      <w:r>
        <w:t xml:space="preserve"> .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98B03F7" w:rsidR="000A4694" w:rsidRDefault="000A4694" w:rsidP="0086704C">
      <w:r>
        <w:t xml:space="preserve">Den som sladder et </w:t>
      </w:r>
      <w:r w:rsidR="00EF0A9A">
        <w:t>tilbud,</w:t>
      </w:r>
      <w:r>
        <w:t xml:space="preserve">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 xml:space="preserve">Sykehusinnkjøp HF skal som oppdragsgiver vurdere muligheten for å gi merinnsyn etter </w:t>
      </w:r>
      <w:proofErr w:type="spellStart"/>
      <w:r>
        <w:t>offl</w:t>
      </w:r>
      <w:proofErr w:type="spellEnd"/>
      <w:r>
        <w:t>.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t>Begrunnelse for sladding</w:t>
      </w:r>
    </w:p>
    <w:p w14:paraId="11ED8E28" w14:textId="77777777" w:rsidR="000A4694" w:rsidRDefault="000A4694"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99499" w14:textId="77777777" w:rsidR="00582527" w:rsidRDefault="00582527" w:rsidP="008A6B54">
      <w:pPr>
        <w:spacing w:after="0" w:line="240" w:lineRule="auto"/>
      </w:pPr>
      <w:r>
        <w:separator/>
      </w:r>
    </w:p>
  </w:endnote>
  <w:endnote w:type="continuationSeparator" w:id="0">
    <w:p w14:paraId="6224891A" w14:textId="77777777" w:rsidR="00582527" w:rsidRDefault="00582527"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DA1A5" w14:textId="77777777" w:rsidR="00582527" w:rsidRDefault="00582527" w:rsidP="008A6B54">
      <w:pPr>
        <w:spacing w:after="0" w:line="240" w:lineRule="auto"/>
      </w:pPr>
      <w:r>
        <w:separator/>
      </w:r>
    </w:p>
  </w:footnote>
  <w:footnote w:type="continuationSeparator" w:id="0">
    <w:p w14:paraId="3535159E" w14:textId="77777777" w:rsidR="00582527" w:rsidRDefault="00582527"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442034EF"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6E274F">
      <w:rPr>
        <w:sz w:val="18"/>
        <w:szCs w:val="18"/>
      </w:rPr>
      <w:t>2026/</w:t>
    </w:r>
    <w:r w:rsidR="00115E9A">
      <w:rPr>
        <w:sz w:val="18"/>
        <w:szCs w:val="18"/>
      </w:rPr>
      <w:t>95375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15E9A"/>
    <w:rsid w:val="001457DD"/>
    <w:rsid w:val="00164145"/>
    <w:rsid w:val="00172E83"/>
    <w:rsid w:val="00174C26"/>
    <w:rsid w:val="002148C4"/>
    <w:rsid w:val="002C03B4"/>
    <w:rsid w:val="002C5C80"/>
    <w:rsid w:val="002D33F1"/>
    <w:rsid w:val="00305670"/>
    <w:rsid w:val="00311005"/>
    <w:rsid w:val="00336197"/>
    <w:rsid w:val="00353D13"/>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82527"/>
    <w:rsid w:val="005E61C2"/>
    <w:rsid w:val="005F5862"/>
    <w:rsid w:val="00603021"/>
    <w:rsid w:val="006A2D91"/>
    <w:rsid w:val="006E274F"/>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0989"/>
    <w:rsid w:val="00E449C8"/>
    <w:rsid w:val="00E838F1"/>
    <w:rsid w:val="00EA45CB"/>
    <w:rsid w:val="00EB13E8"/>
    <w:rsid w:val="00EB5F17"/>
    <w:rsid w:val="00ED29B3"/>
    <w:rsid w:val="00EF0A9A"/>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33D41F0414ADF4B923664FA29D1D4EF" ma:contentTypeVersion="3" ma:contentTypeDescription="Opprett et nytt dokument." ma:contentTypeScope="" ma:versionID="d88b913ec035e9c5b41c3475965c0bc8">
  <xsd:schema xmlns:xsd="http://www.w3.org/2001/XMLSchema" xmlns:xs="http://www.w3.org/2001/XMLSchema" xmlns:p="http://schemas.microsoft.com/office/2006/metadata/properties" xmlns:ns2="fbc0f41d-543f-4b3a-b75d-17ac91e1ae0f" targetNamespace="http://schemas.microsoft.com/office/2006/metadata/properties" ma:root="true" ma:fieldsID="3b0664413f7ea8113cc534bb067c2140" ns2:_="">
    <xsd:import namespace="fbc0f41d-543f-4b3a-b75d-17ac91e1ae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c0f41d-543f-4b3a-b75d-17ac91e1ae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49FC7B-D92B-459C-9C02-0BF9ECE06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c0f41d-543f-4b3a-b75d-17ac91e1ae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1</TotalTime>
  <Pages>3</Pages>
  <Words>1215</Words>
  <Characters>6442</Characters>
  <Application>Microsoft Office Word</Application>
  <DocSecurity>0</DocSecurity>
  <Lines>53</Lines>
  <Paragraphs>15</Paragraphs>
  <ScaleCrop>false</ScaleCrop>
  <Company/>
  <LinksUpToDate>false</LinksUpToDate>
  <CharactersWithSpaces>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Ellen Charlotte Sjaastad</cp:lastModifiedBy>
  <cp:revision>8</cp:revision>
  <dcterms:created xsi:type="dcterms:W3CDTF">2023-07-07T13:20:00Z</dcterms:created>
  <dcterms:modified xsi:type="dcterms:W3CDTF">2026-08-25T13:17:00Z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0x010100933D41F0414ADF4B923664FA29D1D4EF</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