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17F7B" w14:textId="77777777" w:rsidR="00814D96" w:rsidRDefault="00814D96" w:rsidP="008A6B54">
      <w:pPr>
        <w:spacing w:after="0" w:line="240" w:lineRule="auto"/>
      </w:pPr>
      <w:r>
        <w:separator/>
      </w:r>
    </w:p>
  </w:endnote>
  <w:endnote w:type="continuationSeparator" w:id="0">
    <w:p w14:paraId="7094E56C" w14:textId="77777777" w:rsidR="00814D96" w:rsidRDefault="00814D96" w:rsidP="008A6B54">
      <w:pPr>
        <w:spacing w:after="0" w:line="240" w:lineRule="auto"/>
      </w:pPr>
      <w:r>
        <w:continuationSeparator/>
      </w:r>
    </w:p>
  </w:endnote>
  <w:endnote w:type="continuationNotice" w:id="1">
    <w:p w14:paraId="748E12BF" w14:textId="77777777" w:rsidR="00814D96" w:rsidRDefault="00814D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9BA628" w14:textId="77777777" w:rsidR="00814D96" w:rsidRDefault="00814D96" w:rsidP="008A6B54">
      <w:pPr>
        <w:spacing w:after="0" w:line="240" w:lineRule="auto"/>
      </w:pPr>
      <w:r>
        <w:separator/>
      </w:r>
    </w:p>
  </w:footnote>
  <w:footnote w:type="continuationSeparator" w:id="0">
    <w:p w14:paraId="298DB5CB" w14:textId="77777777" w:rsidR="00814D96" w:rsidRDefault="00814D96" w:rsidP="008A6B54">
      <w:pPr>
        <w:spacing w:after="0" w:line="240" w:lineRule="auto"/>
      </w:pPr>
      <w:r>
        <w:continuationSeparator/>
      </w:r>
    </w:p>
  </w:footnote>
  <w:footnote w:type="continuationNotice" w:id="1">
    <w:p w14:paraId="2BB92B4F" w14:textId="77777777" w:rsidR="00814D96" w:rsidRDefault="00814D96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770CEBF0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  <w:r w:rsidR="00362EB3">
      <w:rPr>
        <w:sz w:val="18"/>
        <w:szCs w:val="18"/>
      </w:rPr>
      <w:t>2026/</w:t>
    </w:r>
    <w:r w:rsidR="001767B1">
      <w:rPr>
        <w:sz w:val="18"/>
        <w:szCs w:val="18"/>
      </w:rPr>
      <w:t>95375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A2783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767B1"/>
    <w:rsid w:val="00182DE3"/>
    <w:rsid w:val="001E4A57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62EB3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14D9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C7F29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3D41F0414ADF4B923664FA29D1D4EF" ma:contentTypeVersion="3" ma:contentTypeDescription="Opprett et nytt dokument." ma:contentTypeScope="" ma:versionID="d88b913ec035e9c5b41c3475965c0bc8">
  <xsd:schema xmlns:xsd="http://www.w3.org/2001/XMLSchema" xmlns:xs="http://www.w3.org/2001/XMLSchema" xmlns:p="http://schemas.microsoft.com/office/2006/metadata/properties" xmlns:ns2="fbc0f41d-543f-4b3a-b75d-17ac91e1ae0f" targetNamespace="http://schemas.microsoft.com/office/2006/metadata/properties" ma:root="true" ma:fieldsID="3b0664413f7ea8113cc534bb067c2140" ns2:_="">
    <xsd:import namespace="fbc0f41d-543f-4b3a-b75d-17ac91e1ae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c0f41d-543f-4b3a-b75d-17ac91e1ae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589972-0DF1-41BE-9C50-C2C08FDA0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c0f41d-543f-4b3a-b75d-17ac91e1ae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</Template>
  <TotalTime>0</TotalTime>
  <Pages>1</Pages>
  <Words>217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Ellen Charlotte Sjaastad</cp:lastModifiedBy>
  <cp:revision>11</cp:revision>
  <dcterms:created xsi:type="dcterms:W3CDTF">2025-03-04T17:04:00Z</dcterms:created>
  <dcterms:modified xsi:type="dcterms:W3CDTF">2026-08-25T13:28:00Z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0x010100933D41F0414ADF4B923664FA29D1D4EF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eddf1c2c1da842e2bc8d48adb607c365">
    <vt:lpwstr/>
  </property>
  <property fmtid="{D5CDD505-2E9C-101B-9397-08002B2CF9AE}" pid="15" name="SHIBusinessUnit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SHIArchiveKey">
    <vt:lpwstr/>
  </property>
  <property fmtid="{D5CDD505-2E9C-101B-9397-08002B2CF9AE}" pid="19" name="f692c5fbbf584dd1b4cdb2fc07ec6741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