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4AE658B" w:rsidR="00A85872" w:rsidRPr="00351789" w:rsidRDefault="4D809EC5" w:rsidP="2AE93AE7">
      <w:pPr>
        <w:pStyle w:val="Overskrift1"/>
      </w:pPr>
      <w:r>
        <w:t>Rammeavtale sag og drill til ortopedisk kirurgi og Rammeavtale utstyr</w:t>
      </w:r>
      <w:r w:rsidR="08D94716">
        <w:t>s</w:t>
      </w:r>
      <w:r>
        <w:t>avhengig forbruksmateriell</w:t>
      </w:r>
    </w:p>
    <w:p w14:paraId="006774AD" w14:textId="77777777" w:rsidR="00A85872" w:rsidRDefault="00A85872" w:rsidP="008C6F9F">
      <w:r>
        <w:tab/>
      </w:r>
    </w:p>
    <w:p w14:paraId="1BF3CF44" w14:textId="3BEFA4B6" w:rsidR="00A85872" w:rsidRDefault="00A85872" w:rsidP="008C6F9F">
      <w:r>
        <w:t>Denne erklæringen gjelder (underleverandør/samarbeidspartner) (B):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15382CF9" w:rsidR="00A85872" w:rsidRDefault="00A85872" w:rsidP="008C6F9F">
      <w:r>
        <w:br/>
        <w:t xml:space="preserve">Forpliktelseserklæringen er gitt til </w:t>
      </w:r>
      <w:r w:rsidR="027999CD">
        <w:t>helseforetakene i Helse Midt-Norge</w:t>
      </w:r>
      <w:r>
        <w:t xml:space="preserve"> i anledning </w:t>
      </w:r>
      <w:r w:rsidR="52516950">
        <w:t>rammeavtale på sag og drill (</w:t>
      </w:r>
      <w:proofErr w:type="gramStart"/>
      <w:r w:rsidR="52516950">
        <w:t>hardware</w:t>
      </w:r>
      <w:proofErr w:type="gramEnd"/>
      <w:r w:rsidR="52516950">
        <w:t>) til ortopedisk kirurgi og rammeavtale på utstyrsavhengig forbruksmateriell.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1B3A91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2D929EC2">
      <w:pPr>
        <w:ind w:left="708"/>
        <w:rPr>
          <w:rFonts w:ascii="Calibri" w:hAnsi="Calibri"/>
        </w:rPr>
      </w:pPr>
      <w:r w:rsidRPr="2D929EC2">
        <w:rPr>
          <w:rFonts w:ascii="Calibri" w:hAnsi="Calibri"/>
        </w:rPr>
        <w:t xml:space="preserve">Ved undertegning av forpliktelseserklæringen bekrefter underleverandøren å være solidarisk ansvarlig for utførelsen av kontrakten, jf. </w:t>
      </w:r>
      <w:r w:rsidR="0010781F" w:rsidRPr="2D929EC2">
        <w:rPr>
          <w:rFonts w:ascii="Calibri" w:hAnsi="Calibri"/>
        </w:rPr>
        <w:t xml:space="preserve">forskrift om offentlige anskaffelser </w:t>
      </w:r>
      <w:r w:rsidRPr="2D929EC2">
        <w:rPr>
          <w:rFonts w:ascii="Calibri" w:hAnsi="Calibri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1B3A91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3F69E" w14:textId="77777777" w:rsidR="001B3A91" w:rsidRDefault="001B3A91" w:rsidP="008A6B54">
      <w:pPr>
        <w:spacing w:after="0" w:line="240" w:lineRule="auto"/>
      </w:pPr>
      <w:r>
        <w:separator/>
      </w:r>
    </w:p>
  </w:endnote>
  <w:endnote w:type="continuationSeparator" w:id="0">
    <w:p w14:paraId="060DB7DA" w14:textId="77777777" w:rsidR="001B3A91" w:rsidRDefault="001B3A9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432CBCE8">
            <w:rPr>
              <w:b w:val="0"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432CBCE8">
            <w:rPr>
              <w:b w:val="0"/>
              <w:color w:val="003087" w:themeColor="text2"/>
              <w:sz w:val="18"/>
              <w:szCs w:val="18"/>
            </w:rPr>
            <w:t>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F3D38" w14:textId="77777777" w:rsidR="001B3A91" w:rsidRDefault="001B3A91" w:rsidP="008A6B54">
      <w:pPr>
        <w:spacing w:after="0" w:line="240" w:lineRule="auto"/>
      </w:pPr>
      <w:r>
        <w:separator/>
      </w:r>
    </w:p>
  </w:footnote>
  <w:footnote w:type="continuationSeparator" w:id="0">
    <w:p w14:paraId="14445B5A" w14:textId="77777777" w:rsidR="001B3A91" w:rsidRDefault="001B3A9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13E952F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136EF2">
      <w:rPr>
        <w:sz w:val="18"/>
        <w:szCs w:val="18"/>
      </w:rPr>
      <w:t>2026/</w:t>
    </w:r>
    <w:r w:rsidR="006360AA">
      <w:rPr>
        <w:sz w:val="18"/>
        <w:szCs w:val="18"/>
      </w:rPr>
      <w:t>95375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36EF2"/>
    <w:rsid w:val="001457DD"/>
    <w:rsid w:val="00172E83"/>
    <w:rsid w:val="00174C26"/>
    <w:rsid w:val="001B3A91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091E"/>
    <w:rsid w:val="005F5862"/>
    <w:rsid w:val="00607C23"/>
    <w:rsid w:val="006360AA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83376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DE3C3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027999CD"/>
    <w:rsid w:val="08D94716"/>
    <w:rsid w:val="2AE93AE7"/>
    <w:rsid w:val="2D929EC2"/>
    <w:rsid w:val="3C8F9CEB"/>
    <w:rsid w:val="432CBCE8"/>
    <w:rsid w:val="4370400E"/>
    <w:rsid w:val="4D809EC5"/>
    <w:rsid w:val="52516950"/>
    <w:rsid w:val="7806A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1958CD"/>
    <w:rsid w:val="001A2F5B"/>
    <w:rsid w:val="003F613D"/>
    <w:rsid w:val="00594A76"/>
    <w:rsid w:val="005D0AAA"/>
    <w:rsid w:val="00765529"/>
    <w:rsid w:val="008E76D7"/>
    <w:rsid w:val="00983376"/>
    <w:rsid w:val="00CF118B"/>
    <w:rsid w:val="00DE3C33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3D41F0414ADF4B923664FA29D1D4EF" ma:contentTypeVersion="3" ma:contentTypeDescription="Opprett et nytt dokument." ma:contentTypeScope="" ma:versionID="d88b913ec035e9c5b41c3475965c0bc8">
  <xsd:schema xmlns:xsd="http://www.w3.org/2001/XMLSchema" xmlns:xs="http://www.w3.org/2001/XMLSchema" xmlns:p="http://schemas.microsoft.com/office/2006/metadata/properties" xmlns:ns2="fbc0f41d-543f-4b3a-b75d-17ac91e1ae0f" targetNamespace="http://schemas.microsoft.com/office/2006/metadata/properties" ma:root="true" ma:fieldsID="3b0664413f7ea8113cc534bb067c2140" ns2:_="">
    <xsd:import namespace="fbc0f41d-543f-4b3a-b75d-17ac91e1ae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0f41d-543f-4b3a-b75d-17ac91e1a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8B0258-EF2C-499D-8B9D-24AA1F87D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c0f41d-543f-4b3a-b75d-17ac91e1ae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2</Pages>
  <Words>314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Ellen Charlotte Sjaastad</cp:lastModifiedBy>
  <cp:revision>10</cp:revision>
  <dcterms:created xsi:type="dcterms:W3CDTF">2025-05-21T06:52:00Z</dcterms:created>
  <dcterms:modified xsi:type="dcterms:W3CDTF">2026-08-25T13:29:00Z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0x010100933D41F0414ADF4B923664FA29D1D4EF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