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5872" w:rsidP="008C6F9F" w:rsidRDefault="00A85872" w14:paraId="58E4F371" w14:textId="35E76849">
      <w:pPr>
        <w:pStyle w:val="Tittel"/>
      </w:pPr>
      <w:r>
        <w:t xml:space="preserve">Forpliktelseserklæring </w:t>
      </w:r>
    </w:p>
    <w:p w:rsidRPr="00351789" w:rsidR="00A85872" w:rsidP="008C6F9F" w:rsidRDefault="00A85872" w14:paraId="625C0CE4" w14:textId="77777777">
      <w:pPr>
        <w:pStyle w:val="Overskrift1"/>
        <w:rPr>
          <w:color w:val="0070C0"/>
        </w:rPr>
      </w:pPr>
      <w:r w:rsidRPr="005374CE">
        <w:t>[Saksnr] [Navn på anskaffelse]</w:t>
      </w:r>
    </w:p>
    <w:p w:rsidR="00A85872" w:rsidP="008C6F9F" w:rsidRDefault="00A85872" w14:paraId="006774AD" w14:textId="77777777">
      <w:r>
        <w:tab/>
      </w:r>
    </w:p>
    <w:p w:rsidR="00A85872" w:rsidP="008C6F9F" w:rsidRDefault="00A85872" w14:paraId="1BF3CF44" w14:textId="77777777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6B678E1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8C6F9F" w:rsidRDefault="003B114D" w14:paraId="736322F1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8C6F9F" w:rsidRDefault="003B114D" w14:paraId="0D3C71D0" w14:textId="6DF52AB1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8C6F9F" w:rsidRDefault="003B114D" w14:paraId="3D406B77" w14:textId="79E5C9A1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470CD1C5" w14:textId="77777777">
        <w:tc>
          <w:tcPr>
            <w:tcW w:w="2830" w:type="dxa"/>
          </w:tcPr>
          <w:p w:rsidR="003B114D" w:rsidP="008C6F9F" w:rsidRDefault="003B114D" w14:paraId="7EC21A35" w14:textId="5BC6A001"/>
        </w:tc>
        <w:tc>
          <w:tcPr>
            <w:tcW w:w="3402" w:type="dxa"/>
          </w:tcPr>
          <w:p w:rsidR="003B114D" w:rsidP="008C6F9F" w:rsidRDefault="003B114D" w14:paraId="3FAAC6EB" w14:textId="77777777"/>
        </w:tc>
        <w:tc>
          <w:tcPr>
            <w:tcW w:w="2977" w:type="dxa"/>
          </w:tcPr>
          <w:p w:rsidR="003B114D" w:rsidP="008C6F9F" w:rsidRDefault="003B114D" w14:paraId="77746327" w14:textId="239C5663"/>
        </w:tc>
      </w:tr>
    </w:tbl>
    <w:p w:rsidR="00A85872" w:rsidP="008C6F9F" w:rsidRDefault="00A85872" w14:paraId="24001058" w14:textId="77777777">
      <w:r>
        <w:br/>
      </w:r>
      <w:r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571898F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A16BFE" w:rsidRDefault="003B114D" w14:paraId="317FC847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A16BFE" w:rsidRDefault="003B114D" w14:paraId="16AC5C2A" w14:textId="2DE4BEE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A16BFE" w:rsidRDefault="003B114D" w14:paraId="0E330A23" w14:textId="23987BC2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00E5758A" w14:textId="77777777">
        <w:tc>
          <w:tcPr>
            <w:tcW w:w="2830" w:type="dxa"/>
          </w:tcPr>
          <w:p w:rsidR="003B114D" w:rsidP="00A16BFE" w:rsidRDefault="003B114D" w14:paraId="65B1E532" w14:textId="0313E92B"/>
        </w:tc>
        <w:tc>
          <w:tcPr>
            <w:tcW w:w="3402" w:type="dxa"/>
          </w:tcPr>
          <w:p w:rsidR="003B114D" w:rsidP="00A16BFE" w:rsidRDefault="003B114D" w14:paraId="12010FD8" w14:textId="77777777"/>
        </w:tc>
        <w:tc>
          <w:tcPr>
            <w:tcW w:w="2977" w:type="dxa"/>
          </w:tcPr>
          <w:p w:rsidR="003B114D" w:rsidP="00A16BFE" w:rsidRDefault="003B114D" w14:paraId="74B28D59" w14:textId="516B073A"/>
        </w:tc>
      </w:tr>
    </w:tbl>
    <w:p w:rsidR="00A85872" w:rsidP="008C6F9F" w:rsidRDefault="00A85872" w14:paraId="4BD55B96" w14:textId="77777777">
      <w:r>
        <w:br/>
      </w:r>
      <w:r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:rsidRPr="000929EC" w:rsidR="000929EC" w:rsidP="000929EC" w:rsidRDefault="00A85872" w14:paraId="31275993" w14:textId="6C9780AE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:rsidRPr="0037175C" w:rsidR="000929EC" w:rsidP="000929EC" w:rsidRDefault="00347148" w14:paraId="4DA431AC" w14:textId="2F77E81A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hint="eastAsia" w:ascii="MS Gothic" w:hAnsi="MS Gothic" w:eastAsia="MS Gothic"/>
              <w:color w:val="003087" w:themeColor="text2"/>
              <w:szCs w:val="20"/>
            </w:rPr>
            <w:t>☐</w:t>
          </w:r>
        </w:sdtContent>
      </w:sdt>
      <w:r w:rsidRPr="00B42FE5" w:rsidR="000929EC">
        <w:rPr>
          <w:rFonts w:ascii="Calibri" w:hAnsi="Calibri"/>
          <w:color w:val="003087" w:themeColor="text2"/>
          <w:szCs w:val="20"/>
        </w:rPr>
        <w:t xml:space="preserve"> </w:t>
      </w:r>
      <w:r w:rsidRPr="0037175C" w:rsidR="000929E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Pr="0037175C" w:rsidR="000929EC">
        <w:rPr>
          <w:rFonts w:ascii="Calibri" w:hAnsi="Calibri"/>
          <w:szCs w:val="20"/>
        </w:rPr>
        <w:t xml:space="preserve"> § 16-3</w:t>
      </w:r>
    </w:p>
    <w:p w:rsidRPr="0037175C" w:rsidR="000929EC" w:rsidP="000929EC" w:rsidRDefault="000929EC" w14:paraId="6F49AE38" w14:textId="473F9C95">
      <w:pPr>
        <w:ind w:left="708"/>
        <w:rPr>
          <w:rFonts w:ascii="Calibri" w:hAnsi="Calibri"/>
          <w:szCs w:val="20"/>
        </w:rPr>
      </w:pPr>
      <w:commentRangeStart w:id="0"/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  <w:commentRangeEnd w:id="0"/>
      <w:r w:rsidRPr="0037175C" w:rsidR="00F91047">
        <w:rPr>
          <w:rStyle w:val="Merknadsreferanse"/>
        </w:rPr>
        <w:commentReference w:id="0"/>
      </w:r>
    </w:p>
    <w:p w:rsidRPr="0037175C" w:rsidR="000929EC" w:rsidP="000929EC" w:rsidRDefault="000929EC" w14:paraId="54895B6C" w14:textId="77777777">
      <w:pPr>
        <w:ind w:left="708"/>
        <w:rPr>
          <w:rFonts w:ascii="Calibri" w:hAnsi="Calibri"/>
          <w:szCs w:val="20"/>
        </w:rPr>
      </w:pPr>
    </w:p>
    <w:p w:rsidRPr="0037175C" w:rsidR="000929EC" w:rsidP="000929EC" w:rsidRDefault="00347148" w14:paraId="78AD9E70" w14:textId="3E5637A6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7175C" w:rsidR="000929E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Pr="0037175C" w:rsidR="000929EC">
        <w:rPr>
          <w:rFonts w:ascii="Calibri" w:hAnsi="Calibri"/>
          <w:szCs w:val="20"/>
        </w:rPr>
        <w:t xml:space="preserve"> leverandørens tekniske og faglige kvalifikasjoner, jf.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 w:rsidR="000929E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Pr="0037175C" w:rsidR="00B42FE5" w:rsidTr="000046AC" w14:paraId="5D7C34A3" w14:textId="77777777">
        <w:tc>
          <w:tcPr>
            <w:tcW w:w="1989" w:type="dxa"/>
            <w:shd w:val="clear" w:color="auto" w:fill="auto"/>
            <w:vAlign w:val="center"/>
          </w:tcPr>
          <w:p w:rsidRPr="0037175C" w:rsidR="000929EC" w:rsidP="000046AC" w:rsidRDefault="000929EC" w14:paraId="37A437E2" w14:textId="77777777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:rsidRPr="0037175C" w:rsidR="000929EC" w:rsidP="000046AC" w:rsidRDefault="000929EC" w14:paraId="3200A30F" w14:textId="77777777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:rsidR="00A85872" w:rsidP="00A85872" w:rsidRDefault="00A85872" w14:paraId="07E0DB28" w14:textId="77777777"/>
    <w:p w:rsidRPr="00347148" w:rsidR="00347148" w:rsidP="00347148" w:rsidRDefault="00347148" w14:paraId="33095D6C" w14:textId="77777777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:rsidRPr="0037175C" w:rsidR="00347148" w:rsidP="00A85872" w:rsidRDefault="00347148" w14:paraId="47638708" w14:textId="77777777"/>
    <w:p w:rsidR="00A85872" w:rsidP="00A85872" w:rsidRDefault="00A85872" w14:paraId="501F5D23" w14:textId="3F6195A1">
      <w:r>
        <w:t>___________</w:t>
      </w:r>
      <w:r>
        <w:tab/>
      </w:r>
      <w:r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:rsidR="00A85872" w:rsidP="00351789" w:rsidRDefault="00A85872" w14:paraId="6CD067DE" w14:textId="77777777">
      <w:pPr>
        <w:ind w:left="4950" w:hanging="4950"/>
      </w:pPr>
    </w:p>
    <w:p w:rsidR="00A85872" w:rsidP="00351789" w:rsidRDefault="00A85872" w14:paraId="79F50034" w14:textId="1DB611AA">
      <w:pPr>
        <w:ind w:left="4950" w:hanging="4950"/>
      </w:pPr>
      <w:r>
        <w:t>Signert av bemyndiget representant for underleverandør/samarbeidspartner (B)</w:t>
      </w:r>
    </w:p>
    <w:p w:rsidR="00A85872" w:rsidP="008C6F9F" w:rsidRDefault="00A85872" w14:paraId="4715B9DC" w14:textId="6E28E6F1"/>
    <w:p w:rsidR="00A85872" w:rsidP="008C6F9F" w:rsidRDefault="00A85872" w14:paraId="06953AFE" w14:textId="6CD3F5EC">
      <w:r w:rsidRPr="00A85872">
        <w:t>___________</w:t>
      </w:r>
      <w:r w:rsidRPr="00A85872">
        <w:tab/>
      </w:r>
      <w:r w:rsidRPr="00A85872">
        <w:t>_____________________________________________________________________ Dato</w:t>
      </w:r>
      <w:r w:rsidRPr="00A85872">
        <w:tab/>
      </w:r>
      <w:r w:rsidRPr="00A85872">
        <w:tab/>
      </w:r>
      <w:r w:rsidRPr="00A85872">
        <w:t>Navn og tittel</w:t>
      </w:r>
    </w:p>
    <w:p w:rsidR="00A85872" w:rsidP="008C6F9F" w:rsidRDefault="00A85872" w14:paraId="4FE21022" w14:textId="77777777"/>
    <w:p w:rsidRPr="00512B3B" w:rsidR="00512B3B" w:rsidP="008F2B11" w:rsidRDefault="00A85872" w14:paraId="20CA4621" w14:textId="2DD4284A">
      <w:r>
        <w:t>Signert av bemyndiget representant for hovedleverandør (A)</w:t>
      </w:r>
    </w:p>
    <w:sectPr w:rsidRPr="00512B3B" w:rsid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JE" w:author="Josefine Frostad Eggesbø" w:date="2025-05-20T09:51:00Z" w:id="0">
    <w:p w:rsidR="00F91047" w:rsidP="00F91047" w:rsidRDefault="00F91047" w14:paraId="37DBEF1E" w14:textId="77777777">
      <w:pPr>
        <w:pStyle w:val="Merknadstekst"/>
      </w:pPr>
      <w:r>
        <w:rPr>
          <w:rStyle w:val="Merknadsreferanse"/>
        </w:rPr>
        <w:annotationRef/>
      </w:r>
      <w:r>
        <w:t xml:space="preserve">Gjelder kun der dette følger av  konkurransegrunnlaget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7DBEF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B2B674" w16cex:dateUtc="2025-05-20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7DBEF1E" w16cid:durableId="51B2B6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C2A39" w:rsidP="008A6B54" w:rsidRDefault="00CC2A39" w14:paraId="2BE2B3E5" w14:textId="77777777">
      <w:pPr>
        <w:spacing w:after="0" w:line="240" w:lineRule="auto"/>
      </w:pPr>
      <w:r>
        <w:separator/>
      </w:r>
    </w:p>
  </w:endnote>
  <w:endnote w:type="continuationSeparator" w:id="0">
    <w:p w:rsidR="00CC2A39" w:rsidP="008A6B54" w:rsidRDefault="00CC2A39" w14:paraId="57D2BB7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Pr="00907B33" w:rsidR="0001190D" w:rsidTr="432CBCE8" w14:paraId="74BA515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  <w:tcMar/>
        </w:tcPr>
        <w:p w:rsidRPr="00907B33" w:rsidR="0001190D" w:rsidP="0001190D" w:rsidRDefault="0001190D" w14:paraId="0E5110B7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1639" w:type="pct"/>
          <w:shd w:val="clear" w:color="auto" w:fill="auto"/>
          <w:tcMar/>
        </w:tcPr>
        <w:p w:rsidRPr="00907B33" w:rsidR="0001190D" w:rsidP="0001190D" w:rsidRDefault="0001190D" w14:paraId="56FAF5F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432CBCE8" w14:paraId="1D23F61C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  <w:tcMar/>
        </w:tcPr>
        <w:p w:rsidRPr="00BD5AA6" w:rsidR="0001190D" w:rsidP="432CBCE8" w:rsidRDefault="00A85872" w14:paraId="2ACEEC7E" w14:textId="33C1BCDA">
          <w:pPr>
            <w:pStyle w:val="Bunntekst"/>
            <w:rPr>
              <w:b w:val="0"/>
              <w:bCs w:val="0"/>
              <w:color w:val="003087" w:themeColor="text2"/>
              <w:sz w:val="18"/>
              <w:szCs w:val="18"/>
            </w:rPr>
          </w:pP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 xml:space="preserve">Forpliktelseserklæring 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underleverandør_hovedleverandør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, versjon 0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5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-202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6</w:t>
          </w: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1639" w:type="pct"/>
          <w:shd w:val="clear" w:color="auto" w:fill="auto"/>
          <w:tcMar/>
        </w:tcPr>
        <w:p w:rsidRPr="00907B33" w:rsidR="0001190D" w:rsidP="0001190D" w:rsidRDefault="0001190D" w14:paraId="5F5363AE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07A5593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Pr="00907B33" w:rsidR="004F084A" w:rsidTr="00A85872" w14:paraId="19D00025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4F084A" w:rsidP="004F084A" w:rsidRDefault="004F084A" w14:paraId="292D7D5D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512F2CA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A85872" w14:paraId="76F7B5CD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4F084A" w:rsidP="004F084A" w:rsidRDefault="00A85872" w14:paraId="5BA2553F" w14:textId="09EBABEC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7DAD288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066AB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C2A39" w:rsidP="008A6B54" w:rsidRDefault="00CC2A39" w14:paraId="7C8A23E0" w14:textId="77777777">
      <w:pPr>
        <w:spacing w:after="0" w:line="240" w:lineRule="auto"/>
      </w:pPr>
      <w:r>
        <w:separator/>
      </w:r>
    </w:p>
  </w:footnote>
  <w:footnote w:type="continuationSeparator" w:id="0">
    <w:p w:rsidR="00CC2A39" w:rsidP="008A6B54" w:rsidRDefault="00CC2A39" w14:paraId="4780F4A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1D8273B0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1F9958B9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sefine Frostad Eggesbø">
    <w15:presenceInfo w15:providerId="AD" w15:userId="S::josegg@sykehusinnkjop.no::0eb618ce-d4b0-473d-a71e-7395bf7f6348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Contractstyle" w:customStyle="1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xmlns:wp14="http://schemas.microsoft.com/office/word/2010/wordml" w:rsidR="00765529" w:rsidP="00853629" w:rsidRDefault="00765529" w14:paraId="672A6659" wp14:textId="77777777">
          <w:pPr>
            <w:pStyle w:val="Contractstyle"/>
            <w:ind w:left="0"/>
            <w:rPr>
              <w:rFonts w:ascii="Calibri" w:hAnsi="Calibri"/>
            </w:rPr>
          </w:pPr>
        </w:p>
        <w:p xmlns:wp14="http://schemas.microsoft.com/office/word/2010/wordml" w:rsidR="00594A76" w:rsidP="00765529" w:rsidRDefault="00765529" w14:paraId="49030642" wp14:textId="77777777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E76D7"/>
    <w:rsid w:val="00CF118B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lprosess xmlns="ceb63489-f63f-49bb-80d7-9200be2bf1cf" xsi:nil="true"/>
    <_Flow_SignoffStatus xmlns="ceb63489-f63f-49bb-80d7-9200be2bf1cf" xsi:nil="true"/>
    <_Version xmlns="http://schemas.microsoft.com/sharepoint/v3/fields" xsi:nil="true"/>
    <Prosessansvarlig xmlns="ceb63489-f63f-49bb-80d7-9200be2bf1cf">
      <UserInfo>
        <DisplayName/>
        <AccountId xsi:nil="true"/>
        <AccountType/>
      </UserInfo>
    </Prosessansvarlig>
    <Region xmlns="ceb63489-f63f-49bb-80d7-9200be2bf1cf">
      <Value>Felles</Value>
    </Region>
    <Aktiv xmlns="ceb63489-f63f-49bb-80d7-9200be2bf1cf">Ja</Aktiv>
    <_Status xmlns="http://schemas.microsoft.com/sharepoint/v3/fields">Ikke startet</_Status>
    <Avhengigheter xmlns="ceb63489-f63f-49bb-80d7-9200be2bf1cf" xsi:nil="true"/>
    <SHIshjemmeside xmlns="ceb63489-f63f-49bb-80d7-9200be2bf1cf">false</SHIshjemmeside>
    <Tilordnet xmlns="ceb63489-f63f-49bb-80d7-9200be2bf1cf">
      <UserInfo>
        <DisplayName>Jørn Eirik Pettersen</DisplayName>
        <AccountId>1326</AccountId>
        <AccountType/>
      </UserInfo>
    </Tilordnet>
    <Dokumenttype xmlns="ceb63489-f63f-49bb-80d7-9200be2bf1cf">Bilag og vedlegg</Dokumenttype>
    <Gyldig_x0020_fra xmlns="ceb63489-f63f-49bb-80d7-9200be2bf1cf">2025-05-20T22:00:00+00:00</Gyldig_x0020_fra>
    <Kategori xmlns="ceb63489-f63f-49bb-80d7-9200be2bf1cf" xsi:nil="true"/>
    <Prosess xmlns="ceb63489-f63f-49bb-80d7-9200be2bf1cf">Utarbeid konkurransegrunnlag og innhent tilbud</Prosess>
    <Spr_x00e5_k xmlns="ceb63489-f63f-49bb-80d7-9200be2bf1cf">Norsk</Spr_x00e5_k>
    <Prosesstype xmlns="ceb63489-f63f-49bb-80d7-9200be2bf1cf">Gjennomføre anskaffelse</Prosesstype>
    <Underkategori xmlns="ceb63489-f63f-49bb-80d7-9200be2bf1c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documentManagement/types"/>
    <ds:schemaRef ds:uri="http://purl.org/dc/dcmitype/"/>
    <ds:schemaRef ds:uri="ceb63489-f63f-49bb-80d7-9200be2bf1cf"/>
    <ds:schemaRef ds:uri="http://purl.org/dc/terms/"/>
    <ds:schemaRef ds:uri="http://schemas.openxmlformats.org/package/2006/metadata/core-properties"/>
    <ds:schemaRef ds:uri="http://purl.org/dc/elements/1.1/"/>
    <ds:schemaRef ds:uri="http://schemas.microsoft.com/sharepoint/v3/fields"/>
    <ds:schemaRef ds:uri="http://www.w3.org/XML/1998/namespace"/>
    <ds:schemaRef ds:uri="http://schemas.microsoft.com/office/infopath/2007/PartnerControls"/>
    <ds:schemaRef ds:uri="159eb964-e578-4006-a64e-9cef19626a1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7D60F8-B1A4-4D13-B33E-F38A47BC7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63489-f63f-49bb-80d7-9200be2bf1cf"/>
    <ds:schemaRef ds:uri="http://schemas.microsoft.com/sharepoint/v3/fields"/>
    <ds:schemaRef ds:uri="159eb964-e578-4006-a64e-9cef19626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Michael Walsøe</dc:creator>
  <keywords/>
  <dc:description/>
  <lastModifiedBy>Hilde Fines Lund</lastModifiedBy>
  <revision>4</revision>
  <dcterms:created xsi:type="dcterms:W3CDTF">2025-05-21T06:52:00.0000000Z</dcterms:created>
  <dcterms:modified xsi:type="dcterms:W3CDTF">2026-05-04T10:04:37.2622334Z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0x01010062E136BF6C2B5C428F0E2A3113CBE04D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</Properties>
</file>