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1DB4" w14:textId="64354895" w:rsidR="006F7C40" w:rsidRPr="001345B1" w:rsidRDefault="006F7C40" w:rsidP="00D14E61">
      <w:pPr>
        <w:pStyle w:val="Tittel"/>
      </w:pPr>
      <w:r>
        <w:t>S</w:t>
      </w:r>
      <w:r w:rsidRPr="001345B1">
        <w:t xml:space="preserve">varskjema </w:t>
      </w:r>
      <w:r w:rsidR="007E6EE8">
        <w:t>tekniske og faglige kvalifik</w:t>
      </w:r>
      <w:r w:rsidR="008F7E32">
        <w:t>a</w:t>
      </w:r>
      <w:r w:rsidR="007E6EE8">
        <w:t>sjoner</w:t>
      </w:r>
    </w:p>
    <w:p w14:paraId="5D2174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:rsidRPr="001345B1" w14:paraId="2FFFE0A0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77C8B7B" w14:textId="77777777" w:rsidR="006F7C40" w:rsidRPr="001345B1" w:rsidRDefault="006F7C40" w:rsidP="001345B1">
            <w:pPr>
              <w:jc w:val="center"/>
            </w:pPr>
            <w:r>
              <w:t>Leveranse 1</w:t>
            </w:r>
          </w:p>
        </w:tc>
      </w:tr>
      <w:tr w:rsidR="006F7C40" w:rsidRPr="001345B1" w14:paraId="265BC52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6592608" w14:textId="77777777" w:rsidR="006F7C40" w:rsidRPr="001345B1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2514B475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2EAFD81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9A6F1B6" w14:textId="77777777" w:rsidR="006F7C40" w:rsidRPr="001345B1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0493A1B9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765CE45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12EA4" w14:textId="77777777" w:rsidR="006F7C40" w:rsidRPr="001345B1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676705F8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8BDA60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4B1CBDA" w14:textId="77777777" w:rsidR="006F7C40" w:rsidRPr="001345B1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13E6650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6C3A36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E979CD4" w14:textId="77777777" w:rsidR="006F7C40" w:rsidRPr="001345B1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496870FE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343BF5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608C2B" w14:textId="77777777" w:rsidR="006F7C40" w:rsidRPr="001345B1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44EE4116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D42CF3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90F1D21" w14:textId="77777777" w:rsidR="006F7C40" w:rsidRPr="001345B1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3DD564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714FF8D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5C1C0609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1B9C7408" w14:textId="77777777" w:rsidR="006F7C40" w:rsidRDefault="006F7C40" w:rsidP="001345B1">
            <w:pPr>
              <w:jc w:val="center"/>
            </w:pPr>
            <w:r>
              <w:t>Leveranse 2</w:t>
            </w:r>
          </w:p>
        </w:tc>
      </w:tr>
      <w:tr w:rsidR="006F7C40" w14:paraId="7251D3C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206AC6" w14:textId="77777777" w:rsidR="006F7C40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08AD102A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0D3902B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8356B4E" w14:textId="77777777" w:rsidR="006F7C40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4462613C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2841A5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F2A81CB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CC23BF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9C0812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0F2ABA8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8B02D2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DB74D49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9270B5B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19EB94C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0C82DE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C1CF628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7E1C5A7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3F05253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969FB6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F79CEF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3712F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64868C32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8356C3F" w14:textId="77777777" w:rsidR="006F7C40" w:rsidRDefault="006F7C40" w:rsidP="001345B1">
            <w:pPr>
              <w:jc w:val="center"/>
            </w:pPr>
            <w:r>
              <w:t>Leveranse 3</w:t>
            </w:r>
          </w:p>
        </w:tc>
      </w:tr>
      <w:tr w:rsidR="006F7C40" w14:paraId="1A200C0A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8BD35CE" w14:textId="77777777" w:rsidR="006F7C40" w:rsidRDefault="006F7C40" w:rsidP="001345B1">
            <w:r>
              <w:t xml:space="preserve">Firmanavn, kunde </w:t>
            </w:r>
          </w:p>
        </w:tc>
        <w:tc>
          <w:tcPr>
            <w:tcW w:w="6186" w:type="dxa"/>
          </w:tcPr>
          <w:p w14:paraId="2DC5D8E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9FA1BB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7A8C7C" w14:textId="77777777" w:rsidR="006F7C40" w:rsidRDefault="006F7C40" w:rsidP="001345B1">
            <w:r>
              <w:t xml:space="preserve">Kontaktperson hos kunde </w:t>
            </w:r>
          </w:p>
        </w:tc>
        <w:tc>
          <w:tcPr>
            <w:tcW w:w="6186" w:type="dxa"/>
          </w:tcPr>
          <w:p w14:paraId="2A6C5B5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CF7DC34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4F00D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779F6A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C2D6426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BC77CA6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F05CA4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9109B6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467F0A6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52881168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4247F7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D275381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08BB4A7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F02814E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73AAF9A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016F89B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E2748AF" w14:textId="77777777" w:rsidR="006F7C40" w:rsidRPr="001345B1" w:rsidRDefault="006F7C40" w:rsidP="001345B1"/>
    <w:p w14:paraId="141C1B29" w14:textId="77777777" w:rsidR="006F7C40" w:rsidRPr="001345B1" w:rsidRDefault="006F7C40" w:rsidP="001345B1"/>
    <w:p w14:paraId="154AAADB" w14:textId="77777777" w:rsidR="006F7C40" w:rsidRPr="001345B1" w:rsidRDefault="006F7C40" w:rsidP="001345B1"/>
    <w:p w14:paraId="110391AE" w14:textId="0CF84047" w:rsidR="00512B3B" w:rsidRPr="00512B3B" w:rsidRDefault="006F7C40" w:rsidP="008F2B11">
      <w:r w:rsidRPr="001345B1">
        <w:t>_________________________________</w:t>
      </w:r>
      <w:r>
        <w:tab/>
      </w:r>
      <w:r w:rsidRPr="001345B1">
        <w:t>________________________________</w:t>
      </w:r>
      <w:r>
        <w:t>____________</w:t>
      </w:r>
      <w:r>
        <w:br/>
      </w:r>
      <w:r w:rsidRPr="001345B1">
        <w:t>(sted/dato)</w:t>
      </w:r>
      <w:r w:rsidRPr="001345B1">
        <w:tab/>
      </w:r>
      <w:r w:rsidRPr="001345B1">
        <w:tab/>
      </w:r>
      <w:r w:rsidRPr="001345B1">
        <w:tab/>
      </w:r>
      <w:r w:rsidRPr="001345B1">
        <w:tab/>
      </w:r>
      <w:r w:rsidRPr="001345B1">
        <w:tab/>
        <w:t>Underskrift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A8722" w14:textId="77777777" w:rsidR="00A72C96" w:rsidRDefault="00A72C96" w:rsidP="008A6B54">
      <w:pPr>
        <w:spacing w:after="0" w:line="240" w:lineRule="auto"/>
      </w:pPr>
      <w:r>
        <w:separator/>
      </w:r>
    </w:p>
  </w:endnote>
  <w:endnote w:type="continuationSeparator" w:id="0">
    <w:p w14:paraId="13C9DC9F" w14:textId="77777777" w:rsidR="00A72C96" w:rsidRDefault="00A72C96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5936B89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03993E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3BEB9EC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4062EF6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3547CF5" w14:textId="097B6824" w:rsidR="0001190D" w:rsidRPr="00BD5AA6" w:rsidRDefault="006F7C40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>Vedlegg X – Svarskjema erfaring, versjon 07-2023</w:t>
          </w:r>
        </w:p>
      </w:tc>
      <w:tc>
        <w:tcPr>
          <w:tcW w:w="2500" w:type="pct"/>
          <w:shd w:val="clear" w:color="auto" w:fill="auto"/>
        </w:tcPr>
        <w:p w14:paraId="7B4A7F6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C449B83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14"/>
      <w:gridCol w:w="4246"/>
    </w:tblGrid>
    <w:tr w:rsidR="004F084A" w:rsidRPr="00907B33" w14:paraId="7843E4C7" w14:textId="77777777" w:rsidTr="008F7E3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08D60437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343" w:type="pct"/>
          <w:shd w:val="clear" w:color="auto" w:fill="auto"/>
        </w:tcPr>
        <w:p w14:paraId="156C56A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B618306" w14:textId="77777777" w:rsidTr="008F7E3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5FACB062" w14:textId="40CE174F" w:rsidR="004F084A" w:rsidRPr="00BD5AA6" w:rsidRDefault="006F7C40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 xml:space="preserve">Svarskjema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tekniske og faglige kvalifikasjoner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343" w:type="pct"/>
          <w:shd w:val="clear" w:color="auto" w:fill="auto"/>
        </w:tcPr>
        <w:p w14:paraId="7EF796C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6EC78E2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0BA33" w14:textId="77777777" w:rsidR="00A72C96" w:rsidRDefault="00A72C96" w:rsidP="008A6B54">
      <w:pPr>
        <w:spacing w:after="0" w:line="240" w:lineRule="auto"/>
      </w:pPr>
      <w:r>
        <w:separator/>
      </w:r>
    </w:p>
  </w:footnote>
  <w:footnote w:type="continuationSeparator" w:id="0">
    <w:p w14:paraId="02F8860D" w14:textId="77777777" w:rsidR="00A72C96" w:rsidRDefault="00A72C96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D847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2E9DC3D" wp14:editId="50B2EFC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7ECC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BA529B6" wp14:editId="0A3E207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C40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8191B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6F7C40"/>
    <w:rsid w:val="0076237F"/>
    <w:rsid w:val="00771457"/>
    <w:rsid w:val="007D00AD"/>
    <w:rsid w:val="007E6EE8"/>
    <w:rsid w:val="007F13FF"/>
    <w:rsid w:val="0081186E"/>
    <w:rsid w:val="0082344F"/>
    <w:rsid w:val="00857D5E"/>
    <w:rsid w:val="00884491"/>
    <w:rsid w:val="008961BF"/>
    <w:rsid w:val="008A1521"/>
    <w:rsid w:val="008A6B54"/>
    <w:rsid w:val="008F2B11"/>
    <w:rsid w:val="008F7E32"/>
    <w:rsid w:val="00907B33"/>
    <w:rsid w:val="009472F3"/>
    <w:rsid w:val="009A3E11"/>
    <w:rsid w:val="009A7807"/>
    <w:rsid w:val="009B4D02"/>
    <w:rsid w:val="009C7E5D"/>
    <w:rsid w:val="009F7F53"/>
    <w:rsid w:val="00A13B9A"/>
    <w:rsid w:val="00A659C6"/>
    <w:rsid w:val="00A72C9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B354A"/>
    <w:rsid w:val="00CC0CDA"/>
    <w:rsid w:val="00CC230C"/>
    <w:rsid w:val="00D0738E"/>
    <w:rsid w:val="00D14E61"/>
    <w:rsid w:val="00D25402"/>
    <w:rsid w:val="00D549FA"/>
    <w:rsid w:val="00D758FB"/>
    <w:rsid w:val="00D869B4"/>
    <w:rsid w:val="00E041DB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1DFDA"/>
  <w15:chartTrackingRefBased/>
  <w15:docId w15:val="{C7411C96-3CB8-4D27-8ABC-EE2284C7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E136BF6C2B5C428F0E2A3113CBE04D" ma:contentTypeVersion="32" ma:contentTypeDescription="Opprett et nytt dokument." ma:contentTypeScope="" ma:versionID="a41ab6fb20c35c0fb9c59397f224b838">
  <xsd:schema xmlns:xsd="http://www.w3.org/2001/XMLSchema" xmlns:xs="http://www.w3.org/2001/XMLSchema" xmlns:p="http://schemas.microsoft.com/office/2006/metadata/properties" xmlns:ns2="ceb63489-f63f-49bb-80d7-9200be2bf1cf" xmlns:ns3="http://schemas.microsoft.com/sharepoint/v3/fields" xmlns:ns4="159eb964-e578-4006-a64e-9cef19626a17" targetNamespace="http://schemas.microsoft.com/office/2006/metadata/properties" ma:root="true" ma:fieldsID="201faf87f9397de04e6ce61339b510d3" ns2:_="" ns3:_="" ns4:_="">
    <xsd:import namespace="ceb63489-f63f-49bb-80d7-9200be2bf1cf"/>
    <xsd:import namespace="http://schemas.microsoft.com/sharepoint/v3/fields"/>
    <xsd:import namespace="159eb964-e578-4006-a64e-9cef19626a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Aktiv" minOccurs="0"/>
                <xsd:element ref="ns2:Prosesstype" minOccurs="0"/>
                <xsd:element ref="ns2:Prosess" minOccurs="0"/>
                <xsd:element ref="ns2:Tilordnet" minOccurs="0"/>
                <xsd:element ref="ns3:_Status" minOccurs="0"/>
                <xsd:element ref="ns3:_Version" minOccurs="0"/>
                <xsd:element ref="ns2:Gyldig_x0020_fra" minOccurs="0"/>
                <xsd:element ref="ns2:Dokumenttype" minOccurs="0"/>
                <xsd:element ref="ns2:Prosessansvarlig" minOccurs="0"/>
                <xsd:element ref="ns2:Kategori" minOccurs="0"/>
                <xsd:element ref="ns2:Region" minOccurs="0"/>
                <xsd:element ref="ns2:Delprosess" minOccurs="0"/>
                <xsd:element ref="ns2:MediaServiceAutoKeyPoints" minOccurs="0"/>
                <xsd:element ref="ns2:MediaServiceKeyPoints" minOccurs="0"/>
                <xsd:element ref="ns4:SharedWithUsers" minOccurs="0"/>
                <xsd:element ref="ns4:SharedWithDetails" minOccurs="0"/>
                <xsd:element ref="ns2:Avhengigheter" minOccurs="0"/>
                <xsd:element ref="ns2:Spr_x00e5_k" minOccurs="0"/>
                <xsd:element ref="ns2:Underkategori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SHIshjemmesi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63489-f63f-49bb-80d7-9200be2bf1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Aktiv" ma:index="10" nillable="true" ma:displayName="Aktiv" ma:format="Dropdown" ma:internalName="Aktiv">
      <xsd:simpleType>
        <xsd:restriction base="dms:Choice">
          <xsd:enumeration value="Ja"/>
          <xsd:enumeration value="Nei"/>
        </xsd:restriction>
      </xsd:simpleType>
    </xsd:element>
    <xsd:element name="Prosesstype" ma:index="11" nillable="true" ma:displayName="Prosessflyt" ma:description="Endrer begrep fra hovedprosess til prosessflyt. harmonisere med Medulla" ma:format="Dropdown" ma:internalName="Prosesstype">
      <xsd:simpleType>
        <xsd:restriction base="dms:Choice">
          <xsd:enumeration value="Gjennomføre anskaffelse"/>
          <xsd:enumeration value="Følg opp avtale, leverandør og marked"/>
          <xsd:enumeration value="Etabler og vedlikehold kategoribasert anskaffelsesplan"/>
        </xsd:restriction>
      </xsd:simpleType>
    </xsd:element>
    <xsd:element name="Prosess" ma:index="12" nillable="true" ma:displayName="Arbeidsflyt" ma:description="Endret begrep fra prosess til arbeidsflyt for å være harmonisert med Medulla" ma:format="Dropdown" ma:internalName="Prosess">
      <xsd:simpleType>
        <xsd:restriction base="dms:Choice">
          <xsd:enumeration value="Planlegg og risikovurder anskaffelse"/>
          <xsd:enumeration value="Utarbeid konkurransegrunnlag og innhent tilbud"/>
          <xsd:enumeration value="Vurder innkommende tilbud"/>
          <xsd:enumeration value="Følg opp avtale"/>
          <xsd:enumeration value="Implementer avtale"/>
          <xsd:enumeration value="Etabler grunnlag for årlig kategoribasert anskaffelsesplan"/>
          <xsd:enumeration value="Ferdigstill årlig kategoribasert anskaffelsesplan"/>
          <xsd:enumeration value="Innhent godkjenning for planlagt anskaffelse"/>
          <xsd:enumeration value="Ferdigstill evaluering og meddel valg av leverandør"/>
          <xsd:enumeration value="Signer avtale og klargjør for implementering"/>
          <xsd:enumeration value="Oppdater og revider årlig kategoribasert anskaffelsesplan"/>
        </xsd:restriction>
      </xsd:simpleType>
    </xsd:element>
    <xsd:element name="Tilordnet" ma:index="13" nillable="true" ma:displayName="Dokumenteier" ma:description="Prosesseier" ma:format="Dropdown" ma:list="UserInfo" ma:SharePointGroup="0" ma:internalName="Tilordne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yldig_x0020_fra" ma:index="18" nillable="true" ma:displayName="Godkjent dato" ma:format="DateOnly" ma:internalName="Gyldig_x0020_fra">
      <xsd:simpleType>
        <xsd:restriction base="dms:DateTime"/>
      </xsd:simpleType>
    </xsd:element>
    <xsd:element name="Dokumenttype" ma:index="21" nillable="true" ma:displayName="Dokumenttype" ma:format="Dropdown" ma:internalName="Dokumenttype">
      <xsd:simpleType>
        <xsd:restriction base="dms:Choice">
          <xsd:enumeration value="Arbeidsbeskrivelse"/>
          <xsd:enumeration value="Avtalemal"/>
          <xsd:enumeration value="Bilag og vedlegg"/>
          <xsd:enumeration value="Bruksanvisning"/>
          <xsd:enumeration value="Håndbok"/>
          <xsd:enumeration value="Instruks"/>
          <xsd:enumeration value="Kontaktliste"/>
          <xsd:enumeration value="Mal"/>
          <xsd:enumeration value="Mandat"/>
          <xsd:enumeration value="Politikk (policy)"/>
          <xsd:enumeration value="Presentasjon"/>
          <xsd:enumeration value="Rammeverk"/>
          <xsd:enumeration value="Rutine/retningslinjer"/>
          <xsd:enumeration value="Sjekkliste"/>
          <xsd:enumeration value="Skjema"/>
          <xsd:enumeration value="Strategi"/>
          <xsd:enumeration value="Vedtekter"/>
          <xsd:enumeration value="Veileder, beskrivelse og annet"/>
        </xsd:restriction>
      </xsd:simpleType>
    </xsd:element>
    <xsd:element name="Prosessansvarlig" ma:index="23" nillable="true" ma:displayName="Dokumentansvarlig" ma:format="Dropdown" ma:list="UserInfo" ma:SharePointGroup="0" ma:internalName="Proses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24" nillable="true" ma:displayName="Kategori" ma:format="Dropdown" ma:internalName="Kategori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ministrasjon"/>
                    <xsd:enumeration value="Behandlingshjelpemidler"/>
                    <xsd:enumeration value="Bygg, prosjekt"/>
                    <xsd:enumeration value="Bygg og eiendomsdrift"/>
                    <xsd:enumeration value="Eksterne og interne helsetjenester"/>
                    <xsd:enumeration value="HR"/>
                    <xsd:enumeration value="IKT"/>
                    <xsd:enumeration value="Kirurgiske produkter"/>
                    <xsd:enumeration value="Laboratorieprodukter og -utstyr"/>
                    <xsd:enumeration value="Legemidler"/>
                    <xsd:enumeration value="Medisinske forbruksvarer"/>
                    <xsd:enumeration value="Medisinsk grunnutstyr"/>
                    <xsd:enumeration value="Medisinsk teknisk utstyr"/>
                    <xsd:enumeration value="Pasientreiser"/>
                    <xsd:enumeration value="Prehospitalt"/>
                  </xsd:restriction>
                </xsd:simpleType>
              </xsd:element>
            </xsd:sequence>
          </xsd:extension>
        </xsd:complexContent>
      </xsd:complexType>
    </xsd:element>
    <xsd:element name="Region" ma:index="25" nillable="true" ma:displayName="Region" ma:format="Dropdown" ma:internalName="Reg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Helse Nord RHF"/>
                    <xsd:enumeration value="Helse Midt-Norge RHF"/>
                    <xsd:enumeration value="Helse Sør-Øst RHF"/>
                    <xsd:enumeration value="Helse Vest RHF"/>
                    <xsd:enumeration value="Felles"/>
                    <xsd:enumeration value="Nasjonale tjenester"/>
                  </xsd:restriction>
                </xsd:simpleType>
              </xsd:element>
            </xsd:sequence>
          </xsd:extension>
        </xsd:complexContent>
      </xsd:complexType>
    </xsd:element>
    <xsd:element name="Delprosess" ma:index="26" nillable="true" ma:displayName="Delprosess" ma:format="Dropdown" ma:internalName="Delprosess">
      <xsd:simpleType>
        <xsd:restriction base="dms:Choice">
          <xsd:enumeration value="Utarbeid konkurransegrunnlag med prekvalifisering"/>
          <xsd:enumeration value="Utarbeid konkurransegrunnlag uten prekvalifisering"/>
          <xsd:enumeration value="Innhent tilbud uten prekvalifisering"/>
          <xsd:enumeration value="Innhent tilbud med prekvalifisering"/>
          <xsd:enumeration value="Håndter klage og avvikende forhold"/>
          <xsd:enumeration value="Følg opp endring"/>
          <xsd:enumeration value="Følg opp avvik"/>
          <xsd:enumeration value="Forvalt avtale"/>
        </xsd:restriction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vhengigheter" ma:index="31" nillable="true" ma:displayName="Avhengigheter" ma:description="Noen dokumenter bygger på innholdet i andre. Så når disse dokumentene endres, er det viktig at avhengige dokumenter også revideres" ma:format="Dropdown" ma:internalName="Avhengigheter">
      <xsd:simpleType>
        <xsd:restriction base="dms:Text">
          <xsd:maxLength value="255"/>
        </xsd:restriction>
      </xsd:simpleType>
    </xsd:element>
    <xsd:element name="Spr_x00e5_k" ma:index="32" nillable="true" ma:displayName="Språk" ma:description="Angir om dokumentet er på norsk eller engelsk&#10;" ma:format="Dropdown" ma:internalName="Spr_x00e5_k">
      <xsd:simpleType>
        <xsd:restriction base="dms:Choice">
          <xsd:enumeration value="Norsk"/>
          <xsd:enumeration value="Engelsk"/>
          <xsd:enumeration value="Flerspråklig"/>
          <xsd:enumeration value="Valg 4"/>
        </xsd:restriction>
      </xsd:simpleType>
    </xsd:element>
    <xsd:element name="Underkategori" ma:index="33" nillable="true" ma:displayName="Underkategori" ma:description="Hører til kategoriområde legemidler, men det er behov for å kunne sortere på flere nivåer" ma:format="Dropdown" ma:internalName="Underkategori">
      <xsd:simpleType>
        <xsd:restriction base="dms:Choice">
          <xsd:enumeration value="Gen- og celleterapi"/>
          <xsd:enumeration value="Valg 2"/>
          <xsd:enumeration value="Valg 3"/>
        </xsd:restriction>
      </xsd:simpleType>
    </xsd:element>
    <xsd:element name="_Flow_SignoffStatus" ma:index="34" nillable="true" ma:displayName="Godkjenningsstatus" ma:internalName="Godkjenningsstatus">
      <xsd:simpleType>
        <xsd:restriction base="dms:Text"/>
      </xsd:simpleType>
    </xsd:element>
    <xsd:element name="MediaServiceObjectDetectorVersions" ma:index="3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HIshjemmeside" ma:index="37" nillable="true" ma:displayName="SHIs hjemmeside" ma:default="0" ma:description="Er dokumentet publisert på SHIs hjemmeside? Hvis ja, er det viktig å oppdatere ved nye versjoner" ma:format="Dropdown" ma:internalName="SHIshjemmesid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4" nillable="true" ma:displayName="Status" ma:default="Ikke startet" ma:internalName="_Status">
      <xsd:simpleType>
        <xsd:union memberTypes="dms:Text">
          <xsd:simpleType>
            <xsd:restriction base="dms:Choice">
              <xsd:enumeration value="Ikke startet"/>
              <xsd:enumeration value="Kladd"/>
              <xsd:enumeration value="Kontrollert"/>
              <xsd:enumeration value="Planlagt"/>
              <xsd:enumeration value="Publisert"/>
              <xsd:enumeration value="Endelig"/>
              <xsd:enumeration value="Utløpt"/>
            </xsd:restriction>
          </xsd:simpleType>
        </xsd:union>
      </xsd:simpleType>
    </xsd:element>
    <xsd:element name="_Version" ma:index="17" nillable="true" ma:displayName="Versj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9eb964-e578-4006-a64e-9cef19626a17" elementFormDefault="qualified">
    <xsd:import namespace="http://schemas.microsoft.com/office/2006/documentManagement/types"/>
    <xsd:import namespace="http://schemas.microsoft.com/office/infopath/2007/PartnerControls"/>
    <xsd:element name="SharedWithUsers" ma:index="2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 ma:index="16" ma:displayName="Kommentarer"/>
        <xsd:element name="keywords" minOccurs="0" maxOccurs="1" type="xsd:string" ma:index="15" ma:displayName="Nøkkelord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sessansvarlig xmlns="ceb63489-f63f-49bb-80d7-9200be2bf1cf">
      <UserInfo>
        <DisplayName/>
        <AccountId xsi:nil="true"/>
        <AccountType/>
      </UserInfo>
    </Prosessansvarlig>
    <Tilordnet xmlns="ceb63489-f63f-49bb-80d7-9200be2bf1cf">
      <UserInfo>
        <DisplayName>Lars Johan Frøyland</DisplayName>
        <AccountId>321</AccountId>
        <AccountType/>
      </UserInfo>
    </Tilordnet>
    <Region xmlns="ceb63489-f63f-49bb-80d7-9200be2bf1cf">
      <Value>Felles</Value>
    </Region>
    <Prosess xmlns="ceb63489-f63f-49bb-80d7-9200be2bf1cf">Utarbeid konkurransegrunnlag og innhent tilbud</Prosess>
    <Aktiv xmlns="ceb63489-f63f-49bb-80d7-9200be2bf1cf">Ja</Aktiv>
    <Gyldig_x0020_fra xmlns="ceb63489-f63f-49bb-80d7-9200be2bf1cf">2020-09-30T22:00:00+00:00</Gyldig_x0020_fra>
    <Delprosess xmlns="ceb63489-f63f-49bb-80d7-9200be2bf1cf" xsi:nil="true"/>
    <Avhengigheter xmlns="ceb63489-f63f-49bb-80d7-9200be2bf1cf" xsi:nil="true"/>
    <Dokumenttype xmlns="ceb63489-f63f-49bb-80d7-9200be2bf1cf">Bilag og vedlegg</Dokumenttype>
    <Prosesstype xmlns="ceb63489-f63f-49bb-80d7-9200be2bf1cf">Gjennomføre anskaffelse</Prosesstype>
    <Kategori xmlns="ceb63489-f63f-49bb-80d7-9200be2bf1cf" xsi:nil="true"/>
    <Underkategori xmlns="ceb63489-f63f-49bb-80d7-9200be2bf1cf" xsi:nil="true"/>
    <Spr_x00e5_k xmlns="ceb63489-f63f-49bb-80d7-9200be2bf1cf">Norsk</Spr_x00e5_k>
    <_Version xmlns="http://schemas.microsoft.com/sharepoint/v3/fields" xsi:nil="true"/>
    <_Flow_SignoffStatus xmlns="ceb63489-f63f-49bb-80d7-9200be2bf1cf" xsi:nil="true"/>
    <_Status xmlns="http://schemas.microsoft.com/sharepoint/v3/fields">Ikke startet</_Status>
    <SHIshjemmeside xmlns="ceb63489-f63f-49bb-80d7-9200be2bf1cf">false</SHIshjemmesid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1642D-F5F3-43EC-B15E-C4C860EBBD32}"/>
</file>

<file path=customXml/itemProps2.xml><?xml version="1.0" encoding="utf-8"?>
<ds:datastoreItem xmlns:ds="http://schemas.openxmlformats.org/officeDocument/2006/customXml" ds:itemID="{E37E1D78-CCDA-48AA-A479-B0B11CB53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416BCA-9137-4900-A68E-7634535082AA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5</TotalTime>
  <Pages>1</Pages>
  <Words>130</Words>
  <Characters>695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Laila Pagh-Skov</cp:lastModifiedBy>
  <cp:revision>6</cp:revision>
  <dcterms:created xsi:type="dcterms:W3CDTF">2023-07-07T13:02:00Z</dcterms:created>
  <dcterms:modified xsi:type="dcterms:W3CDTF">2025-04-14T14:25:00Z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78200</vt:r8>
  </property>
  <property fmtid="{D5CDD505-2E9C-101B-9397-08002B2CF9AE}" pid="3" name="xd_ProgID">
    <vt:lpwstr/>
  </property>
  <property fmtid="{D5CDD505-2E9C-101B-9397-08002B2CF9AE}" pid="4" name="ContentTypeId">
    <vt:lpwstr>0x01010062E136BF6C2B5C428F0E2A3113CBE04D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</Properties>
</file>