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1CEF" w14:textId="4A367465" w:rsidR="00930AC5" w:rsidRDefault="00930AC5" w:rsidP="00AC41C4">
      <w:pPr>
        <w:pStyle w:val="Tittel"/>
      </w:pPr>
      <w:r>
        <w:t>Tilbudsbrev</w:t>
      </w:r>
    </w:p>
    <w:p w14:paraId="29B6F9A8" w14:textId="77777777" w:rsidR="00930AC5" w:rsidRDefault="00930AC5" w:rsidP="00D5382D"/>
    <w:p w14:paraId="6B946D08" w14:textId="078C1DEB" w:rsidR="00930AC5" w:rsidRDefault="00930AC5" w:rsidP="00D5382D">
      <w:r>
        <w:t>Sykehusinnkjøp HF, divisjon legemidler</w:t>
      </w:r>
      <w:r>
        <w:br/>
        <w:t>Avdeling anskaffelser</w:t>
      </w:r>
      <w:r w:rsidR="00E76899">
        <w:t xml:space="preserve"> v/ </w:t>
      </w:r>
      <w:r w:rsidR="00E76899" w:rsidRPr="00436B1D">
        <w:t>Tor Frostelid</w:t>
      </w:r>
      <w:r w:rsidR="00E76899">
        <w:t xml:space="preserve"> </w:t>
      </w:r>
      <w:r w:rsidR="006F6FC1">
        <w:br/>
      </w:r>
      <w:r>
        <w:t xml:space="preserve">Adresse: Grev </w:t>
      </w:r>
      <w:proofErr w:type="spellStart"/>
      <w:r>
        <w:t>Wedelsplass</w:t>
      </w:r>
      <w:proofErr w:type="spellEnd"/>
      <w:r>
        <w:t xml:space="preserve"> 7, 5. etasje, 0151 Oslo</w:t>
      </w:r>
    </w:p>
    <w:p w14:paraId="3827C54A" w14:textId="77777777" w:rsidR="00930AC5" w:rsidRDefault="00930AC5" w:rsidP="00D5382D"/>
    <w:p w14:paraId="68C88B9C" w14:textId="77777777" w:rsidR="00930AC5" w:rsidRDefault="00930AC5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0AC5">
        <w:rPr>
          <w:color w:val="1A588E" w:themeColor="background2" w:themeShade="80"/>
        </w:rPr>
        <w:t xml:space="preserve">Sted, </w:t>
      </w:r>
      <w:proofErr w:type="spellStart"/>
      <w:proofErr w:type="gramStart"/>
      <w:r w:rsidRPr="00930AC5">
        <w:rPr>
          <w:color w:val="1A588E" w:themeColor="background2" w:themeShade="80"/>
        </w:rPr>
        <w:t>dd.mm.åååå</w:t>
      </w:r>
      <w:proofErr w:type="spellEnd"/>
      <w:proofErr w:type="gramEnd"/>
    </w:p>
    <w:p w14:paraId="70A0D6CE" w14:textId="77777777" w:rsidR="00930AC5" w:rsidRDefault="00930AC5" w:rsidP="00D5382D"/>
    <w:p w14:paraId="655D95B1" w14:textId="24C2797F" w:rsidR="00930AC5" w:rsidRDefault="00930AC5" w:rsidP="00D5382D">
      <w:pPr>
        <w:pStyle w:val="Overskrift1"/>
      </w:pPr>
      <w:r>
        <w:t xml:space="preserve">Tilbudsbrev: </w:t>
      </w:r>
      <w:r w:rsidR="00121D83" w:rsidRPr="006F6FC1">
        <w:t>26</w:t>
      </w:r>
      <w:r w:rsidR="00D60967" w:rsidRPr="006F6FC1">
        <w:t>70</w:t>
      </w:r>
      <w:r w:rsidRPr="006F6FC1">
        <w:t xml:space="preserve"> </w:t>
      </w:r>
      <w:r w:rsidR="00D60967" w:rsidRPr="006F6FC1">
        <w:t>Covid</w:t>
      </w:r>
      <w:r w:rsidR="00A20630">
        <w:t>-</w:t>
      </w:r>
      <w:r w:rsidR="00D60967" w:rsidRPr="006F6FC1">
        <w:t>19 vaksiner</w:t>
      </w:r>
    </w:p>
    <w:p w14:paraId="5244A70D" w14:textId="77777777" w:rsidR="00930AC5" w:rsidRPr="00D5382D" w:rsidRDefault="00930AC5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FA1498" w14:paraId="699D528C" w14:textId="77777777" w:rsidTr="00FA1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65E22DD" w14:textId="4349FC44" w:rsidR="00FA1498" w:rsidRDefault="00FA1498" w:rsidP="00D5382D">
            <w:r>
              <w:t>Informasjon:</w:t>
            </w:r>
          </w:p>
        </w:tc>
        <w:tc>
          <w:tcPr>
            <w:tcW w:w="6611" w:type="dxa"/>
          </w:tcPr>
          <w:p w14:paraId="246C4B9C" w14:textId="5BA68D61" w:rsidR="00FA1498" w:rsidRDefault="00FA1498" w:rsidP="00D53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930AC5" w14:paraId="1BEA67E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EC99250" w14:textId="77777777" w:rsidR="00930AC5" w:rsidRDefault="00930AC5" w:rsidP="00D5382D">
            <w:r>
              <w:t>Tilbyder (kontraktspart)</w:t>
            </w:r>
          </w:p>
        </w:tc>
        <w:tc>
          <w:tcPr>
            <w:tcW w:w="6611" w:type="dxa"/>
          </w:tcPr>
          <w:p w14:paraId="05FED2D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C28B2EA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AA0E9CE" w14:textId="77777777" w:rsidR="00930AC5" w:rsidRDefault="00930AC5" w:rsidP="00D5382D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5A3631FE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242ABA1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064AC72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613891EA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2A9705F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BF0F5C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56BD2E6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CD7553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948AF46" w14:textId="77777777" w:rsidR="00930AC5" w:rsidRDefault="00930AC5" w:rsidP="00D5382D">
            <w:r>
              <w:t>E-post adresse</w:t>
            </w:r>
          </w:p>
        </w:tc>
        <w:tc>
          <w:tcPr>
            <w:tcW w:w="6611" w:type="dxa"/>
          </w:tcPr>
          <w:p w14:paraId="6478E43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7892F25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ECECE8" w14:textId="77777777" w:rsidR="00930AC5" w:rsidRDefault="00930AC5" w:rsidP="002874DA">
            <w:r>
              <w:t>Postadresse</w:t>
            </w:r>
          </w:p>
        </w:tc>
        <w:tc>
          <w:tcPr>
            <w:tcW w:w="6611" w:type="dxa"/>
          </w:tcPr>
          <w:p w14:paraId="0B495687" w14:textId="77777777" w:rsidR="00930AC5" w:rsidRDefault="00930AC5" w:rsidP="00287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7B0F94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4E25777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A422C78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B9A208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589C45" w14:textId="77777777" w:rsidR="00930AC5" w:rsidRDefault="00930AC5" w:rsidP="00D5382D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516FDDBB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872413D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2DED3D3" w14:textId="77777777" w:rsidR="00930AC5" w:rsidDel="004A56A0" w:rsidRDefault="00930AC5" w:rsidP="00D5382D">
            <w:r>
              <w:t>Org.nr</w:t>
            </w:r>
          </w:p>
        </w:tc>
        <w:tc>
          <w:tcPr>
            <w:tcW w:w="6611" w:type="dxa"/>
          </w:tcPr>
          <w:p w14:paraId="69713E5C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641A2C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23D97A1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5FEEC67D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E3EB15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0F2979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03B6FE19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2D57AE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272409" w14:textId="77777777" w:rsidR="00930AC5" w:rsidRDefault="00930AC5" w:rsidP="00D5382D">
            <w:r>
              <w:t>E-postadresse</w:t>
            </w:r>
          </w:p>
        </w:tc>
        <w:tc>
          <w:tcPr>
            <w:tcW w:w="6611" w:type="dxa"/>
          </w:tcPr>
          <w:p w14:paraId="069E52A7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46A4663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2D9C105" w14:textId="77777777" w:rsidR="00930AC5" w:rsidRDefault="00930AC5" w:rsidP="00D5382D">
            <w:r>
              <w:t>Postadresse</w:t>
            </w:r>
          </w:p>
        </w:tc>
        <w:tc>
          <w:tcPr>
            <w:tcW w:w="6611" w:type="dxa"/>
          </w:tcPr>
          <w:p w14:paraId="06CEBE61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2CFDB1C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C1B11D1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5874E3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15A041" w14:textId="77777777" w:rsidR="00930AC5" w:rsidRDefault="00930AC5" w:rsidP="00D5382D"/>
    <w:p w14:paraId="67B1CAB5" w14:textId="77777777" w:rsidR="00930AC5" w:rsidRDefault="00930AC5" w:rsidP="00D5382D">
      <w:r>
        <w:t>Vi viser til mottatt konkurransegrunnlag og har gleden av å inngi et komplett tilbud i henhold til de oppgitte forutsetninger.</w:t>
      </w:r>
    </w:p>
    <w:p w14:paraId="2ABA6D94" w14:textId="77777777" w:rsidR="00930AC5" w:rsidRDefault="00930AC5" w:rsidP="00D5382D">
      <w:r>
        <w:t>Vi leverer tilbud etter følgende leverandørkonstellasjon:</w:t>
      </w:r>
    </w:p>
    <w:p w14:paraId="4D0A88DA" w14:textId="77777777" w:rsidR="00930AC5" w:rsidRDefault="00000000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leverandør.</w:t>
      </w:r>
    </w:p>
    <w:p w14:paraId="2830F4FA" w14:textId="77777777" w:rsidR="00930AC5" w:rsidRDefault="00000000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hovedleverandør med en/flere underleverandør(er).</w:t>
      </w:r>
    </w:p>
    <w:p w14:paraId="7932F63B" w14:textId="77777777" w:rsidR="00930AC5" w:rsidRDefault="00930AC5" w:rsidP="00D5382D">
      <w:r>
        <w:t xml:space="preserve">Forbehold: </w:t>
      </w:r>
    </w:p>
    <w:p w14:paraId="331D265A" w14:textId="77777777" w:rsidR="00930AC5" w:rsidRDefault="00000000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leveres uten forbehold.  </w:t>
      </w:r>
    </w:p>
    <w:p w14:paraId="00551A59" w14:textId="77777777" w:rsidR="00930AC5" w:rsidRDefault="00000000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F9D4392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5BE07F07" w14:textId="77777777" w:rsidR="00930AC5" w:rsidRDefault="00930AC5" w:rsidP="00D5382D">
            <w:r>
              <w:lastRenderedPageBreak/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4E762050" w14:textId="77777777" w:rsidR="00930AC5" w:rsidRDefault="00930AC5" w:rsidP="00D5382D">
            <w:r>
              <w:t>Beskrivelse av forbehold</w:t>
            </w:r>
          </w:p>
        </w:tc>
        <w:tc>
          <w:tcPr>
            <w:tcW w:w="2254" w:type="dxa"/>
          </w:tcPr>
          <w:p w14:paraId="24C26D17" w14:textId="77777777" w:rsidR="00930AC5" w:rsidRDefault="00930AC5" w:rsidP="00D5382D">
            <w:r>
              <w:t>Årsak til forbehold</w:t>
            </w:r>
          </w:p>
        </w:tc>
        <w:tc>
          <w:tcPr>
            <w:tcW w:w="2254" w:type="dxa"/>
          </w:tcPr>
          <w:p w14:paraId="51DFBE88" w14:textId="77777777" w:rsidR="00930AC5" w:rsidRDefault="00930AC5" w:rsidP="00D5382D">
            <w:r>
              <w:t>Konsekvenser for ytelser, pris, risiko, fremdrift mv.</w:t>
            </w:r>
          </w:p>
        </w:tc>
      </w:tr>
      <w:tr w:rsidR="00930AC5" w14:paraId="6A129A4C" w14:textId="77777777" w:rsidTr="00930AC5">
        <w:tc>
          <w:tcPr>
            <w:tcW w:w="2254" w:type="dxa"/>
          </w:tcPr>
          <w:p w14:paraId="1F35FB8D" w14:textId="77777777" w:rsidR="00930AC5" w:rsidRDefault="00930AC5" w:rsidP="00D5382D"/>
        </w:tc>
        <w:tc>
          <w:tcPr>
            <w:tcW w:w="2254" w:type="dxa"/>
          </w:tcPr>
          <w:p w14:paraId="75001CF2" w14:textId="77777777" w:rsidR="00930AC5" w:rsidRDefault="00930AC5" w:rsidP="00D5382D"/>
        </w:tc>
        <w:tc>
          <w:tcPr>
            <w:tcW w:w="2254" w:type="dxa"/>
          </w:tcPr>
          <w:p w14:paraId="2063701E" w14:textId="77777777" w:rsidR="00930AC5" w:rsidRDefault="00930AC5" w:rsidP="00D5382D"/>
        </w:tc>
        <w:tc>
          <w:tcPr>
            <w:tcW w:w="2254" w:type="dxa"/>
          </w:tcPr>
          <w:p w14:paraId="21D100A6" w14:textId="77777777" w:rsidR="00930AC5" w:rsidRDefault="00930AC5" w:rsidP="00D5382D"/>
        </w:tc>
      </w:tr>
      <w:tr w:rsidR="00930AC5" w14:paraId="09C941E5" w14:textId="77777777" w:rsidTr="00930AC5">
        <w:tc>
          <w:tcPr>
            <w:tcW w:w="2254" w:type="dxa"/>
          </w:tcPr>
          <w:p w14:paraId="66B64613" w14:textId="77777777" w:rsidR="00930AC5" w:rsidRDefault="00930AC5" w:rsidP="00D5382D"/>
        </w:tc>
        <w:tc>
          <w:tcPr>
            <w:tcW w:w="2254" w:type="dxa"/>
          </w:tcPr>
          <w:p w14:paraId="79AB3964" w14:textId="77777777" w:rsidR="00930AC5" w:rsidRDefault="00930AC5" w:rsidP="00D5382D"/>
        </w:tc>
        <w:tc>
          <w:tcPr>
            <w:tcW w:w="2254" w:type="dxa"/>
          </w:tcPr>
          <w:p w14:paraId="38C5A026" w14:textId="77777777" w:rsidR="00930AC5" w:rsidRDefault="00930AC5" w:rsidP="00D5382D"/>
        </w:tc>
        <w:tc>
          <w:tcPr>
            <w:tcW w:w="2254" w:type="dxa"/>
          </w:tcPr>
          <w:p w14:paraId="109D9E29" w14:textId="77777777" w:rsidR="00930AC5" w:rsidRDefault="00930AC5" w:rsidP="00D5382D"/>
        </w:tc>
      </w:tr>
    </w:tbl>
    <w:p w14:paraId="08F1AE1C" w14:textId="77777777" w:rsidR="00930AC5" w:rsidRDefault="00930AC5" w:rsidP="006D6700"/>
    <w:p w14:paraId="3AB11953" w14:textId="77777777" w:rsidR="00930AC5" w:rsidRDefault="00930AC5" w:rsidP="006D6700"/>
    <w:p w14:paraId="372564FD" w14:textId="77777777" w:rsidR="00930AC5" w:rsidRDefault="00000000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B5056AC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09FFD9A" w14:textId="77777777" w:rsidR="00930AC5" w:rsidRDefault="00930AC5" w:rsidP="007937E8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04D0BF8F" w14:textId="77777777" w:rsidR="00930AC5" w:rsidRDefault="00930AC5" w:rsidP="007937E8">
            <w:r>
              <w:t>Beskrivelse av forbehold</w:t>
            </w:r>
          </w:p>
        </w:tc>
        <w:tc>
          <w:tcPr>
            <w:tcW w:w="2254" w:type="dxa"/>
          </w:tcPr>
          <w:p w14:paraId="575196C8" w14:textId="77777777" w:rsidR="00930AC5" w:rsidRDefault="00930AC5" w:rsidP="007937E8">
            <w:r>
              <w:t>Årsak til forbehold</w:t>
            </w:r>
          </w:p>
        </w:tc>
        <w:tc>
          <w:tcPr>
            <w:tcW w:w="2254" w:type="dxa"/>
          </w:tcPr>
          <w:p w14:paraId="70125B95" w14:textId="77777777" w:rsidR="00930AC5" w:rsidRDefault="00930AC5" w:rsidP="007937E8">
            <w:r>
              <w:t>Konsekvenser for ytelser, pris, risiko, fremdrift mv.</w:t>
            </w:r>
          </w:p>
        </w:tc>
      </w:tr>
      <w:tr w:rsidR="00930AC5" w14:paraId="3A3FDA3F" w14:textId="77777777" w:rsidTr="00930AC5">
        <w:tc>
          <w:tcPr>
            <w:tcW w:w="2254" w:type="dxa"/>
          </w:tcPr>
          <w:p w14:paraId="2419BB8F" w14:textId="77777777" w:rsidR="00930AC5" w:rsidRDefault="00930AC5" w:rsidP="007937E8"/>
        </w:tc>
        <w:tc>
          <w:tcPr>
            <w:tcW w:w="2254" w:type="dxa"/>
          </w:tcPr>
          <w:p w14:paraId="0A3D23D6" w14:textId="77777777" w:rsidR="00930AC5" w:rsidRDefault="00930AC5" w:rsidP="007937E8"/>
        </w:tc>
        <w:tc>
          <w:tcPr>
            <w:tcW w:w="2254" w:type="dxa"/>
          </w:tcPr>
          <w:p w14:paraId="669475C6" w14:textId="77777777" w:rsidR="00930AC5" w:rsidRDefault="00930AC5" w:rsidP="007937E8"/>
        </w:tc>
        <w:tc>
          <w:tcPr>
            <w:tcW w:w="2254" w:type="dxa"/>
          </w:tcPr>
          <w:p w14:paraId="68770D23" w14:textId="77777777" w:rsidR="00930AC5" w:rsidRDefault="00930AC5" w:rsidP="007937E8"/>
        </w:tc>
      </w:tr>
      <w:tr w:rsidR="00930AC5" w14:paraId="732F8E9C" w14:textId="77777777" w:rsidTr="00930AC5">
        <w:tc>
          <w:tcPr>
            <w:tcW w:w="2254" w:type="dxa"/>
          </w:tcPr>
          <w:p w14:paraId="3EA47742" w14:textId="77777777" w:rsidR="00930AC5" w:rsidRDefault="00930AC5" w:rsidP="007937E8"/>
        </w:tc>
        <w:tc>
          <w:tcPr>
            <w:tcW w:w="2254" w:type="dxa"/>
          </w:tcPr>
          <w:p w14:paraId="467FE6AF" w14:textId="77777777" w:rsidR="00930AC5" w:rsidRDefault="00930AC5" w:rsidP="007937E8"/>
        </w:tc>
        <w:tc>
          <w:tcPr>
            <w:tcW w:w="2254" w:type="dxa"/>
          </w:tcPr>
          <w:p w14:paraId="33C19AE5" w14:textId="77777777" w:rsidR="00930AC5" w:rsidRDefault="00930AC5" w:rsidP="007937E8"/>
        </w:tc>
        <w:tc>
          <w:tcPr>
            <w:tcW w:w="2254" w:type="dxa"/>
          </w:tcPr>
          <w:p w14:paraId="25601C6F" w14:textId="77777777" w:rsidR="00930AC5" w:rsidRDefault="00930AC5" w:rsidP="007937E8"/>
        </w:tc>
      </w:tr>
    </w:tbl>
    <w:p w14:paraId="027EF109" w14:textId="77777777" w:rsidR="00930AC5" w:rsidRDefault="00930AC5" w:rsidP="00D5382D">
      <w:r>
        <w:tab/>
      </w:r>
    </w:p>
    <w:p w14:paraId="5AF18B35" w14:textId="77777777" w:rsidR="00930AC5" w:rsidRDefault="00930AC5" w:rsidP="00D5382D">
      <w:r>
        <w:t>Vi er innforståtte med at eventuelle avvik/forbehold mot de oppgitte forutsetningene kan medføre avvisning.</w:t>
      </w:r>
    </w:p>
    <w:p w14:paraId="7F765F26" w14:textId="77777777" w:rsidR="00930AC5" w:rsidRDefault="00930AC5" w:rsidP="00D5382D">
      <w:r>
        <w:t>Innsyn:</w:t>
      </w:r>
    </w:p>
    <w:p w14:paraId="7B2D1F0D" w14:textId="77777777" w:rsidR="00930AC5" w:rsidRDefault="00000000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ikke taushetsbelagte opplysninger.      </w:t>
      </w:r>
    </w:p>
    <w:p w14:paraId="0D0D2572" w14:textId="77777777" w:rsidR="00930AC5" w:rsidRDefault="00000000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taushetsbelagte opplysninger, og «Leverandørnavn Sladdet versjon av tilbudet» og «Leverandørnavn </w:t>
      </w:r>
      <w:r w:rsidR="00930AC5" w:rsidRPr="001F1551">
        <w:t>Bruksanvisning og begrunnelse for sladding av tilbud</w:t>
      </w:r>
      <w:r w:rsidR="00930AC5">
        <w:t>» er fylt ut og lagt ved tilbudet.</w:t>
      </w:r>
    </w:p>
    <w:p w14:paraId="4C62334C" w14:textId="77777777" w:rsidR="00930AC5" w:rsidRDefault="00930AC5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6E56BCE1" w14:textId="77777777" w:rsidR="00930AC5" w:rsidRDefault="00930AC5" w:rsidP="00D5382D">
      <w:r>
        <w:t>Det oppfordres til at tilbudspriser kun oppgis i Excel-filen Bilag 2 Prisskjema og ikke andre steder i tilbudet.</w:t>
      </w:r>
    </w:p>
    <w:p w14:paraId="1098EE84" w14:textId="77777777" w:rsidR="00930AC5" w:rsidRDefault="00930AC5" w:rsidP="00D5382D">
      <w:r>
        <w:t>Tilbudte priser vil uten samtykke bli oppgitt til offentlige aktører innenfor helsevesenet, helsemyndigheter, til HTA-vurderinger, til fullstendige kunnskapsoppsummeringer, avtalegrossister og apotek.</w:t>
      </w:r>
    </w:p>
    <w:p w14:paraId="5602EB49" w14:textId="77777777" w:rsidR="00930AC5" w:rsidRDefault="00930AC5" w:rsidP="00D5382D"/>
    <w:p w14:paraId="4909253D" w14:textId="77777777" w:rsidR="00930AC5" w:rsidRPr="00200A6B" w:rsidRDefault="00930AC5" w:rsidP="00FF52D8"/>
    <w:p w14:paraId="30443F58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EA11" w14:textId="77777777" w:rsidR="009A6CA3" w:rsidRDefault="009A6CA3" w:rsidP="008A6B54">
      <w:pPr>
        <w:spacing w:after="0" w:line="240" w:lineRule="auto"/>
      </w:pPr>
      <w:r>
        <w:separator/>
      </w:r>
    </w:p>
  </w:endnote>
  <w:endnote w:type="continuationSeparator" w:id="0">
    <w:p w14:paraId="491DB9BD" w14:textId="77777777" w:rsidR="009A6CA3" w:rsidRDefault="009A6CA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4260502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C3990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9D2B99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2D60C2C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9AF7F1" w14:textId="4C1BB5AE" w:rsidR="0001190D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2126A6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9DEA7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95F5CCC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DD7B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9E2B5A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103A935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A77E07E" w14:textId="3F819108" w:rsidR="004F084A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03EC08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7F02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8953" w14:textId="77777777" w:rsidR="009A6CA3" w:rsidRDefault="009A6CA3" w:rsidP="008A6B54">
      <w:pPr>
        <w:spacing w:after="0" w:line="240" w:lineRule="auto"/>
      </w:pPr>
      <w:r>
        <w:separator/>
      </w:r>
    </w:p>
  </w:footnote>
  <w:footnote w:type="continuationSeparator" w:id="0">
    <w:p w14:paraId="410A2892" w14:textId="77777777" w:rsidR="009A6CA3" w:rsidRDefault="009A6CA3" w:rsidP="008A6B54">
      <w:pPr>
        <w:spacing w:after="0" w:line="240" w:lineRule="auto"/>
      </w:pPr>
      <w:r>
        <w:continuationSeparator/>
      </w:r>
    </w:p>
  </w:footnote>
  <w:footnote w:id="1">
    <w:p w14:paraId="7EE66734" w14:textId="77777777" w:rsidR="00930AC5" w:rsidRDefault="00930AC5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FB0145">
        <w:t>Dvs</w:t>
      </w:r>
      <w:proofErr w:type="spellEnd"/>
      <w:r w:rsidRPr="00FB0145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70E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92096" wp14:editId="52E3E29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F0C7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B77F134" wp14:editId="136D1C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C5"/>
    <w:rsid w:val="0001190D"/>
    <w:rsid w:val="000169B0"/>
    <w:rsid w:val="00061D42"/>
    <w:rsid w:val="00066FAD"/>
    <w:rsid w:val="000E3D69"/>
    <w:rsid w:val="000F11A5"/>
    <w:rsid w:val="00121D83"/>
    <w:rsid w:val="001457DD"/>
    <w:rsid w:val="00172E83"/>
    <w:rsid w:val="00174C26"/>
    <w:rsid w:val="00234B11"/>
    <w:rsid w:val="002C03B4"/>
    <w:rsid w:val="002C5C80"/>
    <w:rsid w:val="002D33F1"/>
    <w:rsid w:val="002F21B1"/>
    <w:rsid w:val="002F4F82"/>
    <w:rsid w:val="00311005"/>
    <w:rsid w:val="003C7810"/>
    <w:rsid w:val="003D3F41"/>
    <w:rsid w:val="00400A8F"/>
    <w:rsid w:val="00402EAE"/>
    <w:rsid w:val="00421342"/>
    <w:rsid w:val="00436B1D"/>
    <w:rsid w:val="0047732F"/>
    <w:rsid w:val="00486A77"/>
    <w:rsid w:val="004B54E4"/>
    <w:rsid w:val="004E5754"/>
    <w:rsid w:val="004F084A"/>
    <w:rsid w:val="00512B3B"/>
    <w:rsid w:val="00522354"/>
    <w:rsid w:val="005703FD"/>
    <w:rsid w:val="005E3FC0"/>
    <w:rsid w:val="005E61C2"/>
    <w:rsid w:val="005F5862"/>
    <w:rsid w:val="006837C3"/>
    <w:rsid w:val="006D10F1"/>
    <w:rsid w:val="006F312A"/>
    <w:rsid w:val="006F6FC1"/>
    <w:rsid w:val="007536A5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D03A7"/>
    <w:rsid w:val="008F2B11"/>
    <w:rsid w:val="00907B33"/>
    <w:rsid w:val="00930AC5"/>
    <w:rsid w:val="0093367A"/>
    <w:rsid w:val="009A3E11"/>
    <w:rsid w:val="009A6CA3"/>
    <w:rsid w:val="009B4D02"/>
    <w:rsid w:val="009C4E1C"/>
    <w:rsid w:val="009C7E5D"/>
    <w:rsid w:val="009F7F53"/>
    <w:rsid w:val="00A13B9A"/>
    <w:rsid w:val="00A20630"/>
    <w:rsid w:val="00A354A7"/>
    <w:rsid w:val="00A659C6"/>
    <w:rsid w:val="00AA1652"/>
    <w:rsid w:val="00AE0B2F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60967"/>
    <w:rsid w:val="00D758FB"/>
    <w:rsid w:val="00D869B4"/>
    <w:rsid w:val="00E3138E"/>
    <w:rsid w:val="00E76899"/>
    <w:rsid w:val="00EA45CB"/>
    <w:rsid w:val="00EB13E8"/>
    <w:rsid w:val="00EB5F17"/>
    <w:rsid w:val="00ED29B3"/>
    <w:rsid w:val="00F009C1"/>
    <w:rsid w:val="00F139BA"/>
    <w:rsid w:val="00F141F6"/>
    <w:rsid w:val="00F22DA7"/>
    <w:rsid w:val="00F300FC"/>
    <w:rsid w:val="00F3117C"/>
    <w:rsid w:val="00F3344C"/>
    <w:rsid w:val="00F604BA"/>
    <w:rsid w:val="00F6667E"/>
    <w:rsid w:val="00FA1498"/>
    <w:rsid w:val="00FA1CD0"/>
    <w:rsid w:val="00FD6AD8"/>
    <w:rsid w:val="00FF2F11"/>
    <w:rsid w:val="16B87C54"/>
    <w:rsid w:val="3FA9C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98A5"/>
  <w15:chartTrackingRefBased/>
  <w15:docId w15:val="{FD7431DC-0D14-4A46-A59E-DB292AA5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930AC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30AC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30A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A9DD3-74FB-436B-8BAF-DD86425B1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1c055-736b-4694-94b1-9cd0640aa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9ACAD-0D31-4BC7-BAD5-CAEA41B51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AABE7A-DA24-405A-A3EB-E6CD64719A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2</Pages>
  <Words>327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 Egil Frostelid</cp:lastModifiedBy>
  <cp:revision>9</cp:revision>
  <dcterms:created xsi:type="dcterms:W3CDTF">2024-12-17T07:59:00Z</dcterms:created>
  <dcterms:modified xsi:type="dcterms:W3CDTF">2026-05-29T09:20:00Z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93200</vt:r8>
  </property>
  <property fmtid="{D5CDD505-2E9C-101B-9397-08002B2CF9AE}" pid="3" name="xd_ProgID">
    <vt:lpwstr/>
  </property>
  <property fmtid="{D5CDD505-2E9C-101B-9397-08002B2CF9AE}" pid="4" name="ContentTypeId">
    <vt:lpwstr>0x0101002B499123F48B894DBE79283A1CEEA4B6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lda629c15bae4e91aa6c7e8cbbdfc8b6">
    <vt:lpwstr/>
  </property>
</Properties>
</file>