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75C7F74E" w:rsidR="00A85872" w:rsidRPr="00351789" w:rsidRDefault="00E36B0F" w:rsidP="008C6F9F">
      <w:pPr>
        <w:pStyle w:val="Overskrift1"/>
        <w:rPr>
          <w:color w:val="0070C0"/>
        </w:rPr>
      </w:pPr>
      <w:r>
        <w:t>2026/80999</w:t>
      </w:r>
      <w:r w:rsidR="00A85872" w:rsidRPr="005374CE">
        <w:t xml:space="preserve"> </w:t>
      </w:r>
      <w:r w:rsidR="008B03ED">
        <w:t>2670 Covid-19 vaksiner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commentRangeStart w:id="0"/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  <w:commentRangeEnd w:id="0"/>
      <w:r w:rsidR="00F91047" w:rsidRPr="0037175C">
        <w:rPr>
          <w:rStyle w:val="Merknadsreferanse"/>
        </w:rPr>
        <w:commentReference w:id="0"/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Josefine Frostad Eggesbø" w:date="2025-05-20T09:51:00Z" w:initials="JE">
    <w:p w14:paraId="37DBEF1E" w14:textId="77777777" w:rsidR="00F91047" w:rsidRDefault="00F91047" w:rsidP="00F91047">
      <w:pPr>
        <w:pStyle w:val="Merknadstekst"/>
      </w:pPr>
      <w:r>
        <w:rPr>
          <w:rStyle w:val="Merknadsreferanse"/>
        </w:rPr>
        <w:annotationRef/>
      </w:r>
      <w:r>
        <w:t xml:space="preserve">Gjelder kun der dette følger av  konkurransegrunnlaget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7DBEF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1B2B674" w16cex:dateUtc="2025-05-20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7DBEF1E" w16cid:durableId="51B2B6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59BF5" w14:textId="77777777" w:rsidR="00F049CB" w:rsidRDefault="00F049CB" w:rsidP="008A6B54">
      <w:pPr>
        <w:spacing w:after="0" w:line="240" w:lineRule="auto"/>
      </w:pPr>
      <w:r>
        <w:separator/>
      </w:r>
    </w:p>
  </w:endnote>
  <w:endnote w:type="continuationSeparator" w:id="0">
    <w:p w14:paraId="690EF5ED" w14:textId="77777777" w:rsidR="00F049CB" w:rsidRDefault="00F049CB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D2050" w14:textId="77777777" w:rsidR="00F049CB" w:rsidRDefault="00F049CB" w:rsidP="008A6B54">
      <w:pPr>
        <w:spacing w:after="0" w:line="240" w:lineRule="auto"/>
      </w:pPr>
      <w:r>
        <w:separator/>
      </w:r>
    </w:p>
  </w:footnote>
  <w:footnote w:type="continuationSeparator" w:id="0">
    <w:p w14:paraId="12947E47" w14:textId="77777777" w:rsidR="00F049CB" w:rsidRDefault="00F049CB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sefine Frostad Eggesbø">
    <w15:presenceInfo w15:providerId="AD" w15:userId="S::josegg@sykehusinnkjop.no::0eb618ce-d4b0-473d-a71e-7395bf7f63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D10F1"/>
    <w:rsid w:val="006F312A"/>
    <w:rsid w:val="0076237F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B03ED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30D2"/>
    <w:rsid w:val="00DC5C03"/>
    <w:rsid w:val="00E3138E"/>
    <w:rsid w:val="00E36B0F"/>
    <w:rsid w:val="00EA45CB"/>
    <w:rsid w:val="00EB13E8"/>
    <w:rsid w:val="00EB5F17"/>
    <w:rsid w:val="00ED29B3"/>
    <w:rsid w:val="00F049CB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6D10F1"/>
    <w:rsid w:val="0071049F"/>
    <w:rsid w:val="00765529"/>
    <w:rsid w:val="008E76D7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499123F48B894DBE79283A1CEEA4B6" ma:contentTypeVersion="3" ma:contentTypeDescription="Opprett et nytt dokument." ma:contentTypeScope="" ma:versionID="868e4ecc8881fa7a856882d9e73a931a">
  <xsd:schema xmlns:xsd="http://www.w3.org/2001/XMLSchema" xmlns:xs="http://www.w3.org/2001/XMLSchema" xmlns:p="http://schemas.microsoft.com/office/2006/metadata/properties" xmlns:ns2="47f1c055-736b-4694-94b1-9cd0640aaa47" targetNamespace="http://schemas.microsoft.com/office/2006/metadata/properties" ma:root="true" ma:fieldsID="826f43c29c55555b8f014b85fea15f9b" ns2:_="">
    <xsd:import namespace="47f1c055-736b-4694-94b1-9cd0640aa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1c055-736b-4694-94b1-9cd0640aaa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344F4B-A886-4863-8CE6-D76EEFC9D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f1c055-736b-4694-94b1-9cd0640aa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11</TotalTime>
  <Pages>1</Pages>
  <Words>211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Tor Egil Frostelid</cp:lastModifiedBy>
  <cp:revision>4</cp:revision>
  <dcterms:created xsi:type="dcterms:W3CDTF">2025-05-21T06:52:00Z</dcterms:created>
  <dcterms:modified xsi:type="dcterms:W3CDTF">2026-05-29T09:28:00Z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0x0101002B499123F48B894DBE79283A1CEEA4B6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