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B499123F48B894DBE79283A1CEEA4B6" ma:contentTypeVersion="3" ma:contentTypeDescription="Opprett et nytt dokument." ma:contentTypeScope="" ma:versionID="868e4ecc8881fa7a856882d9e73a931a">
  <xsd:schema xmlns:xsd="http://www.w3.org/2001/XMLSchema" xmlns:xs="http://www.w3.org/2001/XMLSchema" xmlns:p="http://schemas.microsoft.com/office/2006/metadata/properties" xmlns:ns2="47f1c055-736b-4694-94b1-9cd0640aaa47" targetNamespace="http://schemas.microsoft.com/office/2006/metadata/properties" ma:root="true" ma:fieldsID="826f43c29c55555b8f014b85fea15f9b" ns2:_="">
    <xsd:import namespace="47f1c055-736b-4694-94b1-9cd0640aaa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1c055-736b-4694-94b1-9cd0640aa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FE9A2855-8B08-42FE-A1AD-BFF15F8E7A62}"/>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0x0101002B499123F48B894DBE79283A1CEEA4B6</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