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4CCE1B00" w:rsidR="00A85872" w:rsidRPr="00351789" w:rsidRDefault="00BF1B4A" w:rsidP="008C6F9F">
      <w:pPr>
        <w:pStyle w:val="Overskrift1"/>
        <w:rPr>
          <w:color w:val="0070C0"/>
        </w:rPr>
      </w:pPr>
      <w:r>
        <w:t>2730</w:t>
      </w:r>
      <w:r w:rsidR="004638FC">
        <w:t xml:space="preserve"> </w:t>
      </w:r>
      <w:r>
        <w:t>CKD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A664A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A664A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7A99" w14:textId="77777777" w:rsidR="00A664AA" w:rsidRDefault="00A664AA" w:rsidP="008A6B54">
      <w:pPr>
        <w:spacing w:after="0" w:line="240" w:lineRule="auto"/>
      </w:pPr>
      <w:r>
        <w:separator/>
      </w:r>
    </w:p>
  </w:endnote>
  <w:endnote w:type="continuationSeparator" w:id="0">
    <w:p w14:paraId="1E030F97" w14:textId="77777777" w:rsidR="00A664AA" w:rsidRDefault="00A664A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AFC23" w14:textId="77777777" w:rsidR="00A664AA" w:rsidRDefault="00A664AA" w:rsidP="008A6B54">
      <w:pPr>
        <w:spacing w:after="0" w:line="240" w:lineRule="auto"/>
      </w:pPr>
      <w:r>
        <w:separator/>
      </w:r>
    </w:p>
  </w:footnote>
  <w:footnote w:type="continuationSeparator" w:id="0">
    <w:p w14:paraId="5DE71B0A" w14:textId="77777777" w:rsidR="00A664AA" w:rsidRDefault="00A664A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51C3F"/>
    <w:rsid w:val="002C03B4"/>
    <w:rsid w:val="002C5C80"/>
    <w:rsid w:val="002D33F1"/>
    <w:rsid w:val="002F21B1"/>
    <w:rsid w:val="00311005"/>
    <w:rsid w:val="0037175C"/>
    <w:rsid w:val="00376228"/>
    <w:rsid w:val="003B114D"/>
    <w:rsid w:val="003C7810"/>
    <w:rsid w:val="003D3F41"/>
    <w:rsid w:val="00400A8F"/>
    <w:rsid w:val="00402EAE"/>
    <w:rsid w:val="00403A02"/>
    <w:rsid w:val="00421342"/>
    <w:rsid w:val="004638FC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45217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64AA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BF1B4A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35C55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51C3F"/>
    <w:rsid w:val="003F613D"/>
    <w:rsid w:val="00594A76"/>
    <w:rsid w:val="005D0AAA"/>
    <w:rsid w:val="00765529"/>
    <w:rsid w:val="008D4BA8"/>
    <w:rsid w:val="008E76D7"/>
    <w:rsid w:val="00F35C55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0AF10-2CFC-4945-A8F6-143B7321E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11</TotalTime>
  <Pages>1</Pages>
  <Words>206</Words>
  <Characters>1098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 Egil Frostelid</cp:lastModifiedBy>
  <cp:revision>5</cp:revision>
  <dcterms:created xsi:type="dcterms:W3CDTF">2025-05-21T06:52:00Z</dcterms:created>
  <dcterms:modified xsi:type="dcterms:W3CDTF">2026-09-01T12:50:00Z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