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8FBFEAFE-6565-4D8A-8E4C-8C2F260D204B}"/>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