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2F3E" w14:textId="49B0D63A" w:rsidR="009D1B29" w:rsidRDefault="00BA0A9D" w:rsidP="00A23A13">
      <w:pPr>
        <w:pStyle w:val="Tittel"/>
      </w:pPr>
      <w:r>
        <w:t>Endringsprotokoll</w:t>
      </w:r>
    </w:p>
    <w:p w14:paraId="4B0B5445" w14:textId="5EFEF96A" w:rsidR="00BA0A9D" w:rsidRPr="009D1B29" w:rsidRDefault="005D7C9E" w:rsidP="009D1B29">
      <w:pPr>
        <w:pStyle w:val="Overskrift1"/>
      </w:pPr>
      <w:r>
        <w:t>2026/85443 Kokegryter til UNN HF</w:t>
      </w:r>
    </w:p>
    <w:p w14:paraId="0CACC4F2" w14:textId="77777777" w:rsidR="00BA0A9D" w:rsidRDefault="00BA0A9D" w:rsidP="00A23A13"/>
    <w:p w14:paraId="5B0C1E47" w14:textId="77777777" w:rsidR="00BA0A9D" w:rsidRDefault="00BA0A9D" w:rsidP="00A23A13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14:paraId="105DDD83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89AA3" w14:textId="77777777" w:rsidR="00B872A6" w:rsidRDefault="00B872A6" w:rsidP="008A6B54">
      <w:pPr>
        <w:spacing w:after="0" w:line="240" w:lineRule="auto"/>
      </w:pPr>
      <w:r>
        <w:separator/>
      </w:r>
    </w:p>
  </w:endnote>
  <w:endnote w:type="continuationSeparator" w:id="0">
    <w:p w14:paraId="54D4CF59" w14:textId="77777777" w:rsidR="00B872A6" w:rsidRDefault="00B872A6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proofErr w:type="spellStart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 Endringsprotokoll, versjon 07-2023</w:t>
          </w:r>
        </w:p>
      </w:tc>
      <w:tc>
        <w:tcPr>
          <w:tcW w:w="2500" w:type="pct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6621DCD4" w:rsidR="004F084A" w:rsidRPr="00BD5AA6" w:rsidRDefault="00BA0A9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4AB2E" w14:textId="77777777" w:rsidR="00B872A6" w:rsidRDefault="00B872A6" w:rsidP="008A6B54">
      <w:pPr>
        <w:spacing w:after="0" w:line="240" w:lineRule="auto"/>
      </w:pPr>
      <w:r>
        <w:separator/>
      </w:r>
    </w:p>
  </w:footnote>
  <w:footnote w:type="continuationSeparator" w:id="0">
    <w:p w14:paraId="52DC76DE" w14:textId="77777777" w:rsidR="00B872A6" w:rsidRDefault="00B872A6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BF3E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36B1E"/>
    <w:rsid w:val="00381B79"/>
    <w:rsid w:val="003C7810"/>
    <w:rsid w:val="003D3F41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D7C9E"/>
    <w:rsid w:val="005E3FC0"/>
    <w:rsid w:val="005E61C2"/>
    <w:rsid w:val="005F5862"/>
    <w:rsid w:val="006837C3"/>
    <w:rsid w:val="006F312A"/>
    <w:rsid w:val="00701566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7F53"/>
    <w:rsid w:val="00A13B9A"/>
    <w:rsid w:val="00A659C6"/>
    <w:rsid w:val="00AA1652"/>
    <w:rsid w:val="00AE3BC9"/>
    <w:rsid w:val="00B03335"/>
    <w:rsid w:val="00B254A8"/>
    <w:rsid w:val="00B30A4F"/>
    <w:rsid w:val="00B656CC"/>
    <w:rsid w:val="00B872A6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7F80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0EDAA0AEAB7A46BD337D29A5F5A71D" ma:contentTypeVersion="3" ma:contentTypeDescription="Create a new document." ma:contentTypeScope="" ma:versionID="01c270d336131f94ebc26429df62c648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45a9a4c06bc7a0751a24f536304adb6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1FAFDB-4EAC-45E7-94F7-B304168292DE}"/>
</file>

<file path=customXml/itemProps4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1</Pages>
  <Words>55</Words>
  <Characters>294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Joakim Kolstrøm</cp:lastModifiedBy>
  <cp:revision>5</cp:revision>
  <dcterms:created xsi:type="dcterms:W3CDTF">2023-06-30T10:59:00Z</dcterms:created>
  <dcterms:modified xsi:type="dcterms:W3CDTF">2026-08-18T08:30:00Z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0x010100B50EDAA0AEAB7A46BD337D29A5F5A71D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