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51642135" w:rsidR="00A85872" w:rsidRPr="00351789" w:rsidRDefault="00922AC5" w:rsidP="008C6F9F">
      <w:pPr>
        <w:pStyle w:val="Overskrift1"/>
        <w:rPr>
          <w:color w:val="0070C0"/>
        </w:rPr>
      </w:pPr>
      <w:r>
        <w:t>2026/85443</w:t>
      </w:r>
      <w:r w:rsidR="00A85872" w:rsidRPr="005374CE">
        <w:t xml:space="preserve"> </w:t>
      </w:r>
      <w:r>
        <w:t>Kokegryter til UNN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2F0DA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2F0DA8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lastRenderedPageBreak/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5211" w14:textId="77777777" w:rsidR="002F0DA8" w:rsidRDefault="002F0DA8" w:rsidP="008A6B54">
      <w:pPr>
        <w:spacing w:after="0" w:line="240" w:lineRule="auto"/>
      </w:pPr>
      <w:r>
        <w:separator/>
      </w:r>
    </w:p>
  </w:endnote>
  <w:endnote w:type="continuationSeparator" w:id="0">
    <w:p w14:paraId="641479B3" w14:textId="77777777" w:rsidR="002F0DA8" w:rsidRDefault="002F0DA8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432CBCE8">
            <w:rPr>
              <w:b w:val="0"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432CBCE8">
            <w:rPr>
              <w:b w:val="0"/>
              <w:color w:val="003087" w:themeColor="text2"/>
              <w:sz w:val="18"/>
              <w:szCs w:val="18"/>
            </w:rPr>
            <w:t>, versjon 05-2026</w:t>
          </w:r>
        </w:p>
      </w:tc>
      <w:tc>
        <w:tcPr>
          <w:tcW w:w="1639" w:type="pct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3A813" w14:textId="77777777" w:rsidR="002F0DA8" w:rsidRDefault="002F0DA8" w:rsidP="008A6B54">
      <w:pPr>
        <w:spacing w:after="0" w:line="240" w:lineRule="auto"/>
      </w:pPr>
      <w:r>
        <w:separator/>
      </w:r>
    </w:p>
  </w:footnote>
  <w:footnote w:type="continuationSeparator" w:id="0">
    <w:p w14:paraId="3A921AD4" w14:textId="77777777" w:rsidR="002F0DA8" w:rsidRDefault="002F0DA8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718CB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0DA8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22AC5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718CB"/>
    <w:rsid w:val="003F613D"/>
    <w:rsid w:val="00535F39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0EDAA0AEAB7A46BD337D29A5F5A71D" ma:contentTypeVersion="3" ma:contentTypeDescription="Opprett et nytt dokument." ma:contentTypeScope="" ma:versionID="470f20e751da237023d47f05d880c9b7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c1299c41da250da9f08e97e05511bec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2A5179-8FDC-47CB-8E25-0B52FA956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7017-7736-4dc5-90d6-7f8097df5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2</Pages>
  <Words>287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Joakim Kolstrøm</cp:lastModifiedBy>
  <cp:revision>5</cp:revision>
  <dcterms:created xsi:type="dcterms:W3CDTF">2025-05-21T06:52:00Z</dcterms:created>
  <dcterms:modified xsi:type="dcterms:W3CDTF">2026-08-18T08:30:00Z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