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61A2EE65-64CD-4702-B80A-3801A8467478}"/>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