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9E989-E928-4EC5-A8F0-08704306DB1A}"/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5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6</cp:revision>
  <dcterms:created xsi:type="dcterms:W3CDTF">2023-07-07T13:02:00Z</dcterms:created>
  <dcterms:modified xsi:type="dcterms:W3CDTF">2025-04-14T14:25:00Z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