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90EE0" w14:textId="77777777" w:rsidR="00EE5F03" w:rsidRDefault="00EE5F03" w:rsidP="008A6B54">
      <w:pPr>
        <w:spacing w:after="0" w:line="240" w:lineRule="auto"/>
      </w:pPr>
      <w:r>
        <w:separator/>
      </w:r>
    </w:p>
  </w:endnote>
  <w:endnote w:type="continuationSeparator" w:id="0">
    <w:p w14:paraId="540FCD63" w14:textId="77777777" w:rsidR="00EE5F03" w:rsidRDefault="00EE5F03" w:rsidP="008A6B54">
      <w:pPr>
        <w:spacing w:after="0" w:line="240" w:lineRule="auto"/>
      </w:pPr>
      <w:r>
        <w:continuationSeparator/>
      </w:r>
    </w:p>
  </w:endnote>
  <w:endnote w:type="continuationNotice" w:id="1">
    <w:p w14:paraId="2FEF21BF" w14:textId="77777777" w:rsidR="00EE5F03" w:rsidRDefault="00EE5F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8F62F" w14:textId="77777777" w:rsidR="00EE5F03" w:rsidRDefault="00EE5F03" w:rsidP="008A6B54">
      <w:pPr>
        <w:spacing w:after="0" w:line="240" w:lineRule="auto"/>
      </w:pPr>
      <w:r>
        <w:separator/>
      </w:r>
    </w:p>
  </w:footnote>
  <w:footnote w:type="continuationSeparator" w:id="0">
    <w:p w14:paraId="49805E2D" w14:textId="77777777" w:rsidR="00EE5F03" w:rsidRDefault="00EE5F03" w:rsidP="008A6B54">
      <w:pPr>
        <w:spacing w:after="0" w:line="240" w:lineRule="auto"/>
      </w:pPr>
      <w:r>
        <w:continuationSeparator/>
      </w:r>
    </w:p>
  </w:footnote>
  <w:footnote w:type="continuationNotice" w:id="1">
    <w:p w14:paraId="75DB35A7" w14:textId="77777777" w:rsidR="00EE5F03" w:rsidRDefault="00EE5F03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852B5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366F9"/>
    <w:rsid w:val="00E449C8"/>
    <w:rsid w:val="00E766B5"/>
    <w:rsid w:val="00E80513"/>
    <w:rsid w:val="00EA45CB"/>
    <w:rsid w:val="00EB13E8"/>
    <w:rsid w:val="00EB5F17"/>
    <w:rsid w:val="00ED29B3"/>
    <w:rsid w:val="00ED5CBE"/>
    <w:rsid w:val="00EE5F03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>Pia Uhre Trulsen</DisplayName>
        <AccountId>177</AccountId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Grete Teigset Solli</DisplayName>
        <AccountId>98</AccountId>
        <AccountType/>
      </UserInfo>
    </Tilordnet>
    <Dokumenttype xmlns="ceb63489-f63f-49bb-80d7-9200be2bf1cf">Bilag og vedlegg</Dokumenttype>
    <Gyldig_x0020_fra xmlns="ceb63489-f63f-49bb-80d7-9200be2bf1cf">2025-03-03T23:00:00+00:00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C25341-892B-4DE4-BE85-A932C99C9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2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Maria Christine Rud</cp:lastModifiedBy>
  <cp:revision>2</cp:revision>
  <dcterms:created xsi:type="dcterms:W3CDTF">2026-08-20T06:53:00Z</dcterms:created>
  <dcterms:modified xsi:type="dcterms:W3CDTF">2026-08-20T06:53:00Z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