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8ECD6" w14:textId="77777777" w:rsidR="009F5837" w:rsidRPr="006459D7" w:rsidRDefault="009F5837">
      <w:pPr>
        <w:rPr>
          <w:rFonts w:ascii="Oslo Sans Office" w:hAnsi="Oslo Sans Office"/>
          <w:szCs w:val="20"/>
        </w:rPr>
      </w:pPr>
    </w:p>
    <w:tbl>
      <w:tblPr>
        <w:tblStyle w:val="Tabellrutenett"/>
        <w:tblpPr w:leftFromText="142" w:rightFromText="142" w:bottomFromText="669" w:vertAnchor="text" w:tblpY="1"/>
        <w:tblOverlap w:val="never"/>
        <w:tblW w:w="35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5"/>
      </w:tblGrid>
      <w:tr w:rsidR="00C51925" w:rsidRPr="006459D7" w14:paraId="71A5F7DC" w14:textId="77777777" w:rsidTr="009F5837">
        <w:trPr>
          <w:trHeight w:hRule="exact" w:val="1287"/>
        </w:trPr>
        <w:tc>
          <w:tcPr>
            <w:tcW w:w="7086" w:type="dxa"/>
          </w:tcPr>
          <w:p w14:paraId="5DD163CE" w14:textId="77777777" w:rsidR="009F5837" w:rsidRPr="006459D7" w:rsidRDefault="009F5837" w:rsidP="001F112F">
            <w:pPr>
              <w:pStyle w:val="Tittel"/>
              <w:rPr>
                <w:rFonts w:ascii="Oslo Sans Office" w:hAnsi="Oslo Sans Office"/>
                <w:sz w:val="20"/>
                <w:szCs w:val="20"/>
              </w:rPr>
            </w:pPr>
          </w:p>
          <w:p w14:paraId="45FF63D7" w14:textId="139532FA" w:rsidR="00C51925" w:rsidRPr="006459D7" w:rsidRDefault="009F5837" w:rsidP="001F112F">
            <w:pPr>
              <w:pStyle w:val="Tittel"/>
              <w:rPr>
                <w:rFonts w:ascii="Oslo Sans Office" w:hAnsi="Oslo Sans Office"/>
                <w:sz w:val="36"/>
                <w:szCs w:val="36"/>
              </w:rPr>
            </w:pPr>
            <w:r w:rsidRPr="006459D7">
              <w:rPr>
                <w:rFonts w:ascii="Oslo Sans Office" w:hAnsi="Oslo Sans Office"/>
                <w:sz w:val="36"/>
                <w:szCs w:val="36"/>
              </w:rPr>
              <w:t>Bydel Frogner</w:t>
            </w:r>
          </w:p>
        </w:tc>
      </w:tr>
    </w:tbl>
    <w:p w14:paraId="6B6D7175" w14:textId="08B56ACC" w:rsidR="006E006E" w:rsidRPr="006459D7" w:rsidRDefault="006E006E" w:rsidP="006E006E">
      <w:pPr>
        <w:pStyle w:val="Ingenmellomrom"/>
        <w:keepNext/>
        <w:keepLines/>
        <w:rPr>
          <w:rFonts w:ascii="Oslo Sans Office" w:hAnsi="Oslo Sans Office"/>
          <w:szCs w:val="20"/>
        </w:rPr>
      </w:pPr>
    </w:p>
    <w:p w14:paraId="6681FB5F" w14:textId="3A630344" w:rsidR="009F5837" w:rsidRPr="006459D7" w:rsidRDefault="009F5837" w:rsidP="00D44A50">
      <w:pPr>
        <w:spacing w:after="160" w:line="259" w:lineRule="auto"/>
        <w:rPr>
          <w:rFonts w:ascii="Oslo Sans Office" w:hAnsi="Oslo Sans Office"/>
          <w:szCs w:val="20"/>
        </w:rPr>
      </w:pPr>
    </w:p>
    <w:p w14:paraId="3FF9EC1D" w14:textId="4C09CE8A" w:rsidR="007B5DED" w:rsidRDefault="007B5DED" w:rsidP="007B5DED">
      <w:pPr>
        <w:rPr>
          <w:rFonts w:ascii="Oslo Sans Office" w:hAnsi="Oslo Sans Office"/>
          <w:szCs w:val="20"/>
        </w:rPr>
      </w:pPr>
    </w:p>
    <w:p w14:paraId="27263E91" w14:textId="77777777" w:rsidR="007B5DED" w:rsidRDefault="007B5DED" w:rsidP="007B5DED">
      <w:pPr>
        <w:rPr>
          <w:rFonts w:asciiTheme="majorHAnsi" w:hAnsiTheme="majorHAnsi"/>
          <w:b/>
          <w:spacing w:val="-2"/>
          <w:sz w:val="24"/>
          <w:szCs w:val="24"/>
        </w:rPr>
      </w:pPr>
    </w:p>
    <w:p w14:paraId="2D9E4EC7" w14:textId="6F5190A0" w:rsidR="009F5837" w:rsidRPr="006459D7" w:rsidRDefault="009F5837" w:rsidP="007B5DED">
      <w:pPr>
        <w:jc w:val="center"/>
        <w:rPr>
          <w:rFonts w:asciiTheme="majorHAnsi" w:hAnsiTheme="majorHAnsi"/>
          <w:b/>
          <w:sz w:val="24"/>
          <w:szCs w:val="24"/>
        </w:rPr>
      </w:pPr>
      <w:r w:rsidRPr="006459D7">
        <w:rPr>
          <w:rFonts w:asciiTheme="majorHAnsi" w:hAnsiTheme="majorHAnsi"/>
          <w:b/>
          <w:spacing w:val="-2"/>
          <w:sz w:val="24"/>
          <w:szCs w:val="24"/>
        </w:rPr>
        <w:t>LEIEKONTRAKT</w:t>
      </w:r>
    </w:p>
    <w:p w14:paraId="2D40FC10" w14:textId="77777777" w:rsidR="009F5837" w:rsidRPr="006459D7" w:rsidRDefault="009F5837" w:rsidP="007B5DED">
      <w:pPr>
        <w:pStyle w:val="Brdtekst"/>
        <w:jc w:val="center"/>
        <w:rPr>
          <w:rFonts w:asciiTheme="majorHAnsi" w:hAnsiTheme="majorHAnsi"/>
          <w:b/>
        </w:rPr>
      </w:pPr>
    </w:p>
    <w:p w14:paraId="3988D26D" w14:textId="4B42C906" w:rsidR="009F5837" w:rsidRPr="00E80CF4" w:rsidRDefault="009F5837" w:rsidP="00E80CF4">
      <w:pPr>
        <w:ind w:left="159"/>
        <w:jc w:val="center"/>
        <w:rPr>
          <w:rFonts w:asciiTheme="majorHAnsi" w:hAnsiTheme="majorHAnsi"/>
          <w:b/>
          <w:sz w:val="24"/>
          <w:szCs w:val="24"/>
        </w:rPr>
      </w:pPr>
      <w:r w:rsidRPr="006459D7">
        <w:rPr>
          <w:rFonts w:asciiTheme="majorHAnsi" w:hAnsiTheme="majorHAnsi"/>
          <w:b/>
          <w:sz w:val="24"/>
          <w:szCs w:val="24"/>
        </w:rPr>
        <w:t>«AMALDUS</w:t>
      </w:r>
      <w:r w:rsidRPr="006459D7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6459D7">
        <w:rPr>
          <w:rFonts w:asciiTheme="majorHAnsi" w:hAnsiTheme="majorHAnsi"/>
          <w:b/>
          <w:sz w:val="24"/>
          <w:szCs w:val="24"/>
        </w:rPr>
        <w:t>NIELSENS</w:t>
      </w:r>
      <w:r w:rsidRPr="006459D7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6459D7">
        <w:rPr>
          <w:rFonts w:asciiTheme="majorHAnsi" w:hAnsiTheme="majorHAnsi"/>
          <w:b/>
          <w:sz w:val="24"/>
          <w:szCs w:val="24"/>
        </w:rPr>
        <w:t>PLASS</w:t>
      </w:r>
      <w:r w:rsidRPr="006459D7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6459D7">
        <w:rPr>
          <w:rFonts w:asciiTheme="majorHAnsi" w:hAnsiTheme="majorHAnsi"/>
          <w:b/>
          <w:sz w:val="24"/>
          <w:szCs w:val="24"/>
        </w:rPr>
        <w:t>-</w:t>
      </w:r>
      <w:r w:rsidRPr="006459D7">
        <w:rPr>
          <w:rFonts w:asciiTheme="majorHAnsi" w:hAnsiTheme="majorHAnsi"/>
          <w:b/>
          <w:spacing w:val="-11"/>
          <w:sz w:val="24"/>
          <w:szCs w:val="24"/>
        </w:rPr>
        <w:t xml:space="preserve"> </w:t>
      </w:r>
      <w:r w:rsidRPr="006459D7">
        <w:rPr>
          <w:rFonts w:asciiTheme="majorHAnsi" w:hAnsiTheme="majorHAnsi"/>
          <w:b/>
          <w:spacing w:val="-2"/>
          <w:sz w:val="24"/>
          <w:szCs w:val="24"/>
        </w:rPr>
        <w:t>VESTKANTTORVET»</w:t>
      </w:r>
    </w:p>
    <w:p w14:paraId="50FD75D7" w14:textId="77777777" w:rsidR="009F5837" w:rsidRPr="006459D7" w:rsidRDefault="009F5837" w:rsidP="009F5837">
      <w:pPr>
        <w:pStyle w:val="Brdtekst"/>
        <w:rPr>
          <w:rFonts w:ascii="Oslo Sans Office" w:hAnsi="Oslo Sans Office"/>
          <w:b/>
          <w:sz w:val="20"/>
          <w:szCs w:val="20"/>
        </w:rPr>
      </w:pPr>
    </w:p>
    <w:p w14:paraId="269E9592" w14:textId="77777777" w:rsidR="009F5837" w:rsidRPr="006459D7" w:rsidRDefault="009F5837" w:rsidP="009F5837">
      <w:pPr>
        <w:pStyle w:val="Listeavsnitt"/>
        <w:numPr>
          <w:ilvl w:val="0"/>
          <w:numId w:val="2"/>
        </w:numPr>
        <w:tabs>
          <w:tab w:val="left" w:pos="731"/>
        </w:tabs>
        <w:rPr>
          <w:rFonts w:ascii="Oslo Sans Office" w:hAnsi="Oslo Sans Office"/>
          <w:b/>
          <w:sz w:val="20"/>
          <w:szCs w:val="20"/>
        </w:rPr>
      </w:pPr>
      <w:r w:rsidRPr="006459D7">
        <w:rPr>
          <w:rFonts w:ascii="Oslo Sans Office" w:hAnsi="Oslo Sans Office"/>
          <w:b/>
          <w:sz w:val="20"/>
          <w:szCs w:val="20"/>
        </w:rPr>
        <w:t>Partenes</w:t>
      </w:r>
      <w:r w:rsidRPr="006459D7">
        <w:rPr>
          <w:rFonts w:ascii="Oslo Sans Office" w:hAnsi="Oslo Sans Office"/>
          <w:b/>
          <w:spacing w:val="-13"/>
          <w:sz w:val="20"/>
          <w:szCs w:val="20"/>
        </w:rPr>
        <w:t xml:space="preserve"> </w:t>
      </w:r>
      <w:r w:rsidRPr="006459D7">
        <w:rPr>
          <w:rFonts w:ascii="Oslo Sans Office" w:hAnsi="Oslo Sans Office"/>
          <w:b/>
          <w:spacing w:val="-2"/>
          <w:sz w:val="20"/>
          <w:szCs w:val="20"/>
        </w:rPr>
        <w:t>representanter</w:t>
      </w:r>
    </w:p>
    <w:p w14:paraId="413BFF68" w14:textId="77777777" w:rsidR="003B31E4" w:rsidRPr="006459D7" w:rsidRDefault="009F5837" w:rsidP="003B31E4">
      <w:pPr>
        <w:pStyle w:val="Brdtekst"/>
        <w:tabs>
          <w:tab w:val="left" w:pos="5526"/>
        </w:tabs>
        <w:spacing w:before="54" w:line="552" w:lineRule="exact"/>
        <w:ind w:left="723" w:right="610" w:firstLine="7"/>
        <w:jc w:val="center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Denne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kontrakt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inngås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mellom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Oslo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kommune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Bydel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Frogner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(874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778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702)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og........ </w:t>
      </w:r>
    </w:p>
    <w:p w14:paraId="73078BAC" w14:textId="77777777" w:rsidR="003B31E4" w:rsidRPr="006459D7" w:rsidRDefault="003B31E4" w:rsidP="003B31E4">
      <w:pPr>
        <w:pStyle w:val="Brdtekst"/>
        <w:tabs>
          <w:tab w:val="left" w:pos="5526"/>
        </w:tabs>
        <w:spacing w:before="54" w:line="552" w:lineRule="exact"/>
        <w:ind w:left="723" w:right="610" w:firstLine="7"/>
        <w:jc w:val="center"/>
        <w:rPr>
          <w:rFonts w:ascii="Oslo Sans Office" w:hAnsi="Oslo Sans Office"/>
          <w:sz w:val="20"/>
          <w:szCs w:val="20"/>
        </w:rPr>
      </w:pPr>
    </w:p>
    <w:p w14:paraId="2CDCBB10" w14:textId="0386331C" w:rsidR="009F5837" w:rsidRPr="006459D7" w:rsidRDefault="009F5837" w:rsidP="003B31E4">
      <w:pPr>
        <w:pStyle w:val="Brdtekst"/>
        <w:tabs>
          <w:tab w:val="left" w:pos="5526"/>
        </w:tabs>
        <w:spacing w:before="54" w:line="552" w:lineRule="exact"/>
        <w:ind w:left="723" w:right="610" w:firstLine="7"/>
        <w:jc w:val="center"/>
        <w:rPr>
          <w:rFonts w:ascii="Oslo Sans Office" w:hAnsi="Oslo Sans Office"/>
          <w:b/>
          <w:bCs/>
          <w:sz w:val="20"/>
          <w:szCs w:val="20"/>
        </w:rPr>
      </w:pPr>
      <w:r w:rsidRPr="006459D7">
        <w:rPr>
          <w:rFonts w:ascii="Oslo Sans Office" w:hAnsi="Oslo Sans Office"/>
          <w:b/>
          <w:bCs/>
          <w:sz w:val="20"/>
          <w:szCs w:val="20"/>
          <w:u w:val="single"/>
        </w:rPr>
        <w:t>For Bydel Frogner</w:t>
      </w:r>
    </w:p>
    <w:p w14:paraId="2E1A84ED" w14:textId="77777777" w:rsidR="003B31E4" w:rsidRPr="006459D7" w:rsidRDefault="003B31E4" w:rsidP="003B31E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</w:p>
    <w:p w14:paraId="4FF6B414" w14:textId="30804B60" w:rsidR="003B31E4" w:rsidRPr="006459D7" w:rsidRDefault="009F5837" w:rsidP="003B31E4">
      <w:pPr>
        <w:spacing w:after="160" w:line="259" w:lineRule="auto"/>
        <w:jc w:val="center"/>
        <w:rPr>
          <w:rFonts w:ascii="Oslo Sans Office" w:hAnsi="Oslo Sans Office"/>
          <w:szCs w:val="20"/>
          <w:lang w:val="nn-NO"/>
        </w:rPr>
      </w:pPr>
      <w:r w:rsidRPr="006459D7">
        <w:rPr>
          <w:rFonts w:ascii="Oslo Sans Office" w:hAnsi="Oslo Sans Office"/>
          <w:spacing w:val="-4"/>
          <w:szCs w:val="20"/>
        </w:rPr>
        <w:t>Navn:</w:t>
      </w:r>
      <w:r w:rsidR="003B31E4" w:rsidRPr="006459D7">
        <w:rPr>
          <w:rFonts w:ascii="Oslo Sans Office" w:hAnsi="Oslo Sans Office"/>
          <w:spacing w:val="-4"/>
          <w:szCs w:val="20"/>
        </w:rPr>
        <w:t xml:space="preserve"> </w:t>
      </w:r>
      <w:r w:rsidR="003B31E4" w:rsidRPr="006459D7">
        <w:rPr>
          <w:rFonts w:ascii="Oslo Sans Office" w:hAnsi="Oslo Sans Office"/>
          <w:szCs w:val="20"/>
          <w:lang w:val="nn-NO"/>
        </w:rPr>
        <w:t>Else Berit Baccouche</w:t>
      </w:r>
    </w:p>
    <w:p w14:paraId="1F810C33" w14:textId="77777777" w:rsidR="003B31E4" w:rsidRPr="006459D7" w:rsidRDefault="009F5837" w:rsidP="003B31E4">
      <w:pPr>
        <w:pStyle w:val="Bunntekst"/>
        <w:jc w:val="center"/>
        <w:rPr>
          <w:rFonts w:ascii="Oslo Sans Office" w:hAnsi="Oslo Sans Office"/>
          <w:color w:val="auto"/>
          <w:sz w:val="20"/>
          <w:szCs w:val="20"/>
        </w:rPr>
      </w:pPr>
      <w:r w:rsidRPr="006459D7">
        <w:rPr>
          <w:rFonts w:ascii="Oslo Sans Office" w:hAnsi="Oslo Sans Office"/>
          <w:color w:val="auto"/>
          <w:spacing w:val="-2"/>
          <w:sz w:val="20"/>
          <w:szCs w:val="20"/>
        </w:rPr>
        <w:t>Adresse:</w:t>
      </w:r>
      <w:r w:rsidR="003B31E4" w:rsidRPr="006459D7">
        <w:rPr>
          <w:rFonts w:ascii="Oslo Sans Office" w:hAnsi="Oslo Sans Office"/>
          <w:color w:val="auto"/>
          <w:sz w:val="20"/>
          <w:szCs w:val="20"/>
        </w:rPr>
        <w:t xml:space="preserve"> Drammensveien 60, 0271 Oslo</w:t>
      </w:r>
    </w:p>
    <w:p w14:paraId="715B263C" w14:textId="77777777" w:rsidR="003B31E4" w:rsidRPr="006459D7" w:rsidRDefault="003B31E4" w:rsidP="003B31E4">
      <w:pPr>
        <w:pStyle w:val="Bunntekst"/>
        <w:jc w:val="center"/>
        <w:rPr>
          <w:rFonts w:ascii="Oslo Sans Office" w:hAnsi="Oslo Sans Office"/>
          <w:color w:val="auto"/>
          <w:sz w:val="20"/>
          <w:szCs w:val="20"/>
        </w:rPr>
      </w:pPr>
    </w:p>
    <w:p w14:paraId="584F4BA6" w14:textId="34BDD32D" w:rsidR="003B31E4" w:rsidRPr="006459D7" w:rsidRDefault="003B31E4" w:rsidP="003B31E4">
      <w:pPr>
        <w:pStyle w:val="Bunntekst"/>
        <w:jc w:val="center"/>
        <w:rPr>
          <w:rFonts w:ascii="Oslo Sans Office" w:hAnsi="Oslo Sans Office"/>
          <w:color w:val="auto"/>
          <w:sz w:val="20"/>
          <w:szCs w:val="20"/>
        </w:rPr>
      </w:pPr>
      <w:r w:rsidRPr="006459D7">
        <w:rPr>
          <w:rFonts w:ascii="Oslo Sans Office" w:hAnsi="Oslo Sans Office"/>
          <w:color w:val="auto"/>
          <w:sz w:val="20"/>
          <w:szCs w:val="20"/>
        </w:rPr>
        <w:t>E-post:</w:t>
      </w:r>
      <w:r w:rsidRPr="006459D7">
        <w:rPr>
          <w:rFonts w:ascii="Oslo Sans Office" w:hAnsi="Oslo Sans Office"/>
          <w:color w:val="auto"/>
          <w:spacing w:val="3"/>
          <w:sz w:val="20"/>
          <w:szCs w:val="20"/>
        </w:rPr>
        <w:t xml:space="preserve"> </w:t>
      </w:r>
      <w:hyperlink r:id="rId11">
        <w:r w:rsidRPr="006459D7">
          <w:rPr>
            <w:rFonts w:ascii="Oslo Sans Office" w:hAnsi="Oslo Sans Office"/>
            <w:color w:val="auto"/>
            <w:spacing w:val="-2"/>
            <w:sz w:val="20"/>
            <w:szCs w:val="20"/>
          </w:rPr>
          <w:t>postmottak@bfr.oslo.kommune.no</w:t>
        </w:r>
      </w:hyperlink>
    </w:p>
    <w:p w14:paraId="50D6CC42" w14:textId="77777777" w:rsidR="003B31E4" w:rsidRPr="006459D7" w:rsidRDefault="003B31E4" w:rsidP="003B31E4">
      <w:pPr>
        <w:pStyle w:val="Brdtekst"/>
        <w:tabs>
          <w:tab w:val="left" w:pos="5526"/>
        </w:tabs>
        <w:spacing w:before="54" w:line="552" w:lineRule="exact"/>
        <w:ind w:left="723" w:right="610" w:firstLine="7"/>
        <w:jc w:val="center"/>
        <w:rPr>
          <w:rFonts w:ascii="Oslo Sans Office" w:hAnsi="Oslo Sans Office"/>
          <w:sz w:val="20"/>
          <w:szCs w:val="20"/>
          <w:u w:val="single"/>
        </w:rPr>
      </w:pPr>
    </w:p>
    <w:p w14:paraId="07FAC71B" w14:textId="7D9B7B51" w:rsidR="003B31E4" w:rsidRPr="006459D7" w:rsidRDefault="003B31E4" w:rsidP="003B31E4">
      <w:pPr>
        <w:spacing w:after="160" w:line="259" w:lineRule="auto"/>
        <w:jc w:val="center"/>
        <w:rPr>
          <w:rFonts w:ascii="Oslo Sans Office" w:hAnsi="Oslo Sans Office"/>
          <w:b/>
          <w:bCs/>
          <w:spacing w:val="-4"/>
          <w:szCs w:val="20"/>
        </w:rPr>
      </w:pPr>
      <w:r w:rsidRPr="006459D7">
        <w:rPr>
          <w:rFonts w:ascii="Oslo Sans Office" w:hAnsi="Oslo Sans Office"/>
          <w:b/>
          <w:bCs/>
          <w:spacing w:val="-4"/>
          <w:szCs w:val="20"/>
        </w:rPr>
        <w:t>For ........</w:t>
      </w:r>
    </w:p>
    <w:p w14:paraId="0DF1501F" w14:textId="77777777" w:rsidR="003B31E4" w:rsidRPr="006459D7" w:rsidRDefault="003B31E4" w:rsidP="003B31E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</w:p>
    <w:p w14:paraId="285AB356" w14:textId="3A9EB34C" w:rsidR="00E80CF4" w:rsidRDefault="003B31E4" w:rsidP="00E80CF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  <w:r w:rsidRPr="006459D7">
        <w:rPr>
          <w:rFonts w:ascii="Oslo Sans Office" w:hAnsi="Oslo Sans Office"/>
          <w:spacing w:val="-4"/>
          <w:szCs w:val="20"/>
        </w:rPr>
        <w:t>Navn: ………….</w:t>
      </w:r>
    </w:p>
    <w:p w14:paraId="1F16228E" w14:textId="7A0B8E30" w:rsidR="003B31E4" w:rsidRPr="006459D7" w:rsidRDefault="003B31E4" w:rsidP="00E80CF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  <w:r w:rsidRPr="006459D7">
        <w:rPr>
          <w:rFonts w:ascii="Oslo Sans Office" w:hAnsi="Oslo Sans Office"/>
          <w:spacing w:val="-4"/>
          <w:szCs w:val="20"/>
        </w:rPr>
        <w:t>Adresse: ………………………</w:t>
      </w:r>
    </w:p>
    <w:p w14:paraId="7078767A" w14:textId="77777777" w:rsidR="00E80CF4" w:rsidRDefault="00E80CF4" w:rsidP="00E80CF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</w:p>
    <w:p w14:paraId="39C49F9F" w14:textId="49056ECC" w:rsidR="00E80CF4" w:rsidRDefault="003B31E4" w:rsidP="00E80CF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  <w:r w:rsidRPr="006459D7">
        <w:rPr>
          <w:rFonts w:ascii="Oslo Sans Office" w:hAnsi="Oslo Sans Office"/>
          <w:spacing w:val="-4"/>
          <w:szCs w:val="20"/>
        </w:rPr>
        <w:t>Telefon: ………………………….</w:t>
      </w:r>
    </w:p>
    <w:p w14:paraId="0D928503" w14:textId="77777777" w:rsidR="00E80CF4" w:rsidRDefault="00E80CF4" w:rsidP="00E80CF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</w:p>
    <w:p w14:paraId="22CF8DB0" w14:textId="472C67AF" w:rsidR="003B31E4" w:rsidRPr="006459D7" w:rsidRDefault="003B31E4" w:rsidP="00E80CF4">
      <w:pPr>
        <w:spacing w:after="160" w:line="259" w:lineRule="auto"/>
        <w:jc w:val="center"/>
        <w:rPr>
          <w:rFonts w:ascii="Oslo Sans Office" w:hAnsi="Oslo Sans Office"/>
          <w:spacing w:val="-4"/>
          <w:szCs w:val="20"/>
        </w:rPr>
      </w:pPr>
      <w:r w:rsidRPr="006459D7">
        <w:rPr>
          <w:rFonts w:ascii="Oslo Sans Office" w:hAnsi="Oslo Sans Office"/>
          <w:spacing w:val="-4"/>
          <w:szCs w:val="20"/>
        </w:rPr>
        <w:t xml:space="preserve">E-post: </w:t>
      </w:r>
      <w:hyperlink r:id="rId12">
        <w:r w:rsidRPr="006459D7">
          <w:rPr>
            <w:rFonts w:ascii="Oslo Sans Office" w:hAnsi="Oslo Sans Office"/>
            <w:spacing w:val="-4"/>
            <w:szCs w:val="20"/>
          </w:rPr>
          <w:t>………………………………………</w:t>
        </w:r>
      </w:hyperlink>
    </w:p>
    <w:p w14:paraId="10C9DC00" w14:textId="77777777" w:rsidR="003B31E4" w:rsidRPr="006459D7" w:rsidRDefault="003B31E4" w:rsidP="003B31E4">
      <w:pPr>
        <w:pStyle w:val="Bunntekst"/>
        <w:jc w:val="center"/>
        <w:rPr>
          <w:rFonts w:ascii="Oslo Sans Office" w:hAnsi="Oslo Sans Office"/>
          <w:color w:val="auto"/>
          <w:sz w:val="20"/>
          <w:szCs w:val="20"/>
        </w:rPr>
      </w:pPr>
    </w:p>
    <w:p w14:paraId="4A8ADCC5" w14:textId="77777777" w:rsidR="009F5837" w:rsidRPr="006459D7" w:rsidRDefault="009F5837" w:rsidP="009F5837">
      <w:pPr>
        <w:pStyle w:val="Brdtekst"/>
        <w:spacing w:before="27"/>
        <w:rPr>
          <w:rFonts w:ascii="Oslo Sans Office" w:hAnsi="Oslo Sans Office"/>
          <w:sz w:val="20"/>
          <w:szCs w:val="20"/>
          <w:lang w:val="nb-NO"/>
        </w:rPr>
      </w:pPr>
    </w:p>
    <w:p w14:paraId="4C444749" w14:textId="77777777" w:rsidR="009F5837" w:rsidRPr="006459D7" w:rsidRDefault="009F5837" w:rsidP="009F5837">
      <w:pPr>
        <w:pStyle w:val="Overskrift2"/>
        <w:numPr>
          <w:ilvl w:val="0"/>
          <w:numId w:val="2"/>
        </w:numPr>
        <w:tabs>
          <w:tab w:val="num" w:pos="360"/>
          <w:tab w:val="left" w:pos="731"/>
        </w:tabs>
        <w:ind w:left="0" w:firstLine="0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pacing w:val="-2"/>
          <w:szCs w:val="20"/>
        </w:rPr>
        <w:t>Leieobjekt</w:t>
      </w:r>
    </w:p>
    <w:p w14:paraId="726F8D90" w14:textId="77777777" w:rsidR="009F5837" w:rsidRPr="006459D7" w:rsidRDefault="009F5837" w:rsidP="009F5837">
      <w:pPr>
        <w:pStyle w:val="Brdtekst"/>
        <w:spacing w:before="271"/>
        <w:ind w:left="73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Leieforholdet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gjelder</w:t>
      </w:r>
      <w:r w:rsidRPr="006459D7">
        <w:rPr>
          <w:rFonts w:ascii="Oslo Sans Office" w:hAnsi="Oslo Sans Office"/>
          <w:spacing w:val="-9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del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9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kommunens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eiendom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gnr.212,</w:t>
      </w:r>
      <w:r w:rsidRPr="006459D7">
        <w:rPr>
          <w:rFonts w:ascii="Oslo Sans Office" w:hAnsi="Oslo Sans Office"/>
          <w:spacing w:val="-9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bnr.756,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med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 w:val="20"/>
          <w:szCs w:val="20"/>
        </w:rPr>
        <w:t>adresse</w:t>
      </w:r>
    </w:p>
    <w:p w14:paraId="531A23A7" w14:textId="347572CF" w:rsidR="006459D7" w:rsidRPr="007B5DED" w:rsidRDefault="009F5837" w:rsidP="007B5DED">
      <w:pPr>
        <w:ind w:left="731"/>
        <w:rPr>
          <w:rFonts w:ascii="Oslo Sans Office" w:hAnsi="Oslo Sans Office"/>
          <w:spacing w:val="-5"/>
          <w:szCs w:val="20"/>
        </w:rPr>
      </w:pPr>
      <w:r w:rsidRPr="006459D7">
        <w:rPr>
          <w:rFonts w:ascii="Oslo Sans Office" w:hAnsi="Oslo Sans Office"/>
          <w:szCs w:val="20"/>
        </w:rPr>
        <w:t>Amaldus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Nielsens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plass</w:t>
      </w:r>
      <w:r w:rsidRPr="006459D7">
        <w:rPr>
          <w:rFonts w:ascii="Oslo Sans Office" w:hAnsi="Oslo Sans Office"/>
          <w:spacing w:val="-10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(Vestkanttor</w:t>
      </w:r>
      <w:r w:rsidR="00174721" w:rsidRPr="006459D7">
        <w:rPr>
          <w:rFonts w:ascii="Oslo Sans Office" w:hAnsi="Oslo Sans Office"/>
          <w:szCs w:val="20"/>
        </w:rPr>
        <w:t>v</w:t>
      </w:r>
      <w:r w:rsidRPr="006459D7">
        <w:rPr>
          <w:rFonts w:ascii="Oslo Sans Office" w:hAnsi="Oslo Sans Office"/>
          <w:szCs w:val="20"/>
        </w:rPr>
        <w:t>et).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Totalt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areal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utgjør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ca.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2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100</w:t>
      </w:r>
      <w:r w:rsidRPr="006459D7">
        <w:rPr>
          <w:rFonts w:ascii="Oslo Sans Office" w:hAnsi="Oslo Sans Office"/>
          <w:spacing w:val="-5"/>
          <w:szCs w:val="20"/>
        </w:rPr>
        <w:t xml:space="preserve"> m</w:t>
      </w:r>
      <w:r w:rsidRPr="006459D7">
        <w:rPr>
          <w:rFonts w:ascii="Oslo Sans Office" w:hAnsi="Oslo Sans Office"/>
          <w:spacing w:val="-5"/>
          <w:szCs w:val="20"/>
          <w:vertAlign w:val="superscript"/>
        </w:rPr>
        <w:t>2</w:t>
      </w:r>
      <w:r w:rsidRPr="006459D7">
        <w:rPr>
          <w:rFonts w:ascii="Oslo Sans Office" w:hAnsi="Oslo Sans Office"/>
          <w:spacing w:val="-5"/>
          <w:szCs w:val="20"/>
        </w:rPr>
        <w:t>.</w:t>
      </w:r>
    </w:p>
    <w:p w14:paraId="7FBEB9A0" w14:textId="77777777" w:rsidR="009F5837" w:rsidRPr="006459D7" w:rsidRDefault="009F5837" w:rsidP="009F5837">
      <w:pPr>
        <w:pStyle w:val="Brdtekst"/>
        <w:spacing w:before="5"/>
        <w:rPr>
          <w:rFonts w:ascii="Oslo Sans Office" w:hAnsi="Oslo Sans Office"/>
          <w:b/>
          <w:sz w:val="20"/>
          <w:szCs w:val="20"/>
        </w:rPr>
      </w:pPr>
    </w:p>
    <w:p w14:paraId="52E4310D" w14:textId="77777777" w:rsidR="009F5837" w:rsidRPr="006459D7" w:rsidRDefault="009F5837" w:rsidP="009F5837">
      <w:pPr>
        <w:pStyle w:val="Overskrift2"/>
        <w:numPr>
          <w:ilvl w:val="0"/>
          <w:numId w:val="2"/>
        </w:numPr>
        <w:tabs>
          <w:tab w:val="num" w:pos="360"/>
          <w:tab w:val="left" w:pos="731"/>
        </w:tabs>
        <w:ind w:left="0" w:firstLine="0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Bruk</w:t>
      </w:r>
      <w:r w:rsidRPr="006459D7">
        <w:rPr>
          <w:rFonts w:ascii="Oslo Sans Office" w:hAnsi="Oslo Sans Office"/>
          <w:spacing w:val="-3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av</w:t>
      </w:r>
      <w:r w:rsidRPr="006459D7">
        <w:rPr>
          <w:rFonts w:ascii="Oslo Sans Office" w:hAnsi="Oslo Sans Office"/>
          <w:spacing w:val="-4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leieobjektet</w:t>
      </w:r>
    </w:p>
    <w:p w14:paraId="173A985E" w14:textId="77777777" w:rsidR="009F5837" w:rsidRPr="006459D7" w:rsidRDefault="009F5837" w:rsidP="009F5837">
      <w:pPr>
        <w:spacing w:before="271"/>
        <w:ind w:left="723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Arealet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må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kun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benyttes</w:t>
      </w:r>
      <w:r w:rsidRPr="006459D7">
        <w:rPr>
          <w:rFonts w:ascii="Oslo Sans Office" w:hAnsi="Oslo Sans Office"/>
          <w:spacing w:val="-4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til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markedsplass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på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lørdager.</w:t>
      </w:r>
    </w:p>
    <w:p w14:paraId="3DF3FD0E" w14:textId="77777777" w:rsidR="009F5837" w:rsidRPr="006459D7" w:rsidRDefault="009F5837" w:rsidP="009F5837">
      <w:pPr>
        <w:pStyle w:val="Overskrift2"/>
        <w:spacing w:before="5"/>
        <w:ind w:left="724"/>
        <w:rPr>
          <w:rFonts w:ascii="Oslo Sans Office" w:hAnsi="Oslo Sans Office"/>
          <w:b w:val="0"/>
          <w:bCs/>
          <w:szCs w:val="20"/>
        </w:rPr>
      </w:pPr>
      <w:r w:rsidRPr="006459D7">
        <w:rPr>
          <w:rFonts w:ascii="Oslo Sans Office" w:hAnsi="Oslo Sans Office"/>
          <w:b w:val="0"/>
          <w:bCs/>
          <w:szCs w:val="20"/>
        </w:rPr>
        <w:t>Siste</w:t>
      </w:r>
      <w:r w:rsidRPr="006459D7">
        <w:rPr>
          <w:rFonts w:ascii="Oslo Sans Office" w:hAnsi="Oslo Sans Office"/>
          <w:b w:val="0"/>
          <w:bCs/>
          <w:spacing w:val="-6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måned</w:t>
      </w:r>
      <w:r w:rsidRPr="006459D7">
        <w:rPr>
          <w:rFonts w:ascii="Oslo Sans Office" w:hAnsi="Oslo Sans Office"/>
          <w:b w:val="0"/>
          <w:bCs/>
          <w:spacing w:val="-4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før</w:t>
      </w:r>
      <w:r w:rsidRPr="006459D7">
        <w:rPr>
          <w:rFonts w:ascii="Oslo Sans Office" w:hAnsi="Oslo Sans Office"/>
          <w:b w:val="0"/>
          <w:bCs/>
          <w:spacing w:val="-6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jul</w:t>
      </w:r>
      <w:r w:rsidRPr="006459D7">
        <w:rPr>
          <w:rFonts w:ascii="Oslo Sans Office" w:hAnsi="Oslo Sans Office"/>
          <w:b w:val="0"/>
          <w:bCs/>
          <w:spacing w:val="-5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disponeres</w:t>
      </w:r>
      <w:r w:rsidRPr="006459D7">
        <w:rPr>
          <w:rFonts w:ascii="Oslo Sans Office" w:hAnsi="Oslo Sans Office"/>
          <w:b w:val="0"/>
          <w:bCs/>
          <w:spacing w:val="-5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kun</w:t>
      </w:r>
      <w:r w:rsidRPr="006459D7">
        <w:rPr>
          <w:rFonts w:ascii="Oslo Sans Office" w:hAnsi="Oslo Sans Office"/>
          <w:b w:val="0"/>
          <w:bCs/>
          <w:spacing w:val="-4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halve</w:t>
      </w:r>
      <w:r w:rsidRPr="006459D7">
        <w:rPr>
          <w:rFonts w:ascii="Oslo Sans Office" w:hAnsi="Oslo Sans Office"/>
          <w:b w:val="0"/>
          <w:bCs/>
          <w:spacing w:val="-6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plassen</w:t>
      </w:r>
      <w:r w:rsidRPr="006459D7">
        <w:rPr>
          <w:rFonts w:ascii="Oslo Sans Office" w:hAnsi="Oslo Sans Office"/>
          <w:b w:val="0"/>
          <w:bCs/>
          <w:spacing w:val="-4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for</w:t>
      </w:r>
      <w:r w:rsidRPr="006459D7">
        <w:rPr>
          <w:rFonts w:ascii="Oslo Sans Office" w:hAnsi="Oslo Sans Office"/>
          <w:b w:val="0"/>
          <w:bCs/>
          <w:spacing w:val="-6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å</w:t>
      </w:r>
      <w:r w:rsidRPr="006459D7">
        <w:rPr>
          <w:rFonts w:ascii="Oslo Sans Office" w:hAnsi="Oslo Sans Office"/>
          <w:b w:val="0"/>
          <w:bCs/>
          <w:spacing w:val="-5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åpne</w:t>
      </w:r>
      <w:r w:rsidRPr="006459D7">
        <w:rPr>
          <w:rFonts w:ascii="Oslo Sans Office" w:hAnsi="Oslo Sans Office"/>
          <w:b w:val="0"/>
          <w:bCs/>
          <w:spacing w:val="-8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zCs w:val="20"/>
        </w:rPr>
        <w:t>for</w:t>
      </w:r>
      <w:r w:rsidRPr="006459D7">
        <w:rPr>
          <w:rFonts w:ascii="Oslo Sans Office" w:hAnsi="Oslo Sans Office"/>
          <w:b w:val="0"/>
          <w:bCs/>
          <w:spacing w:val="-6"/>
          <w:szCs w:val="20"/>
        </w:rPr>
        <w:t xml:space="preserve"> </w:t>
      </w:r>
      <w:r w:rsidRPr="006459D7">
        <w:rPr>
          <w:rFonts w:ascii="Oslo Sans Office" w:hAnsi="Oslo Sans Office"/>
          <w:b w:val="0"/>
          <w:bCs/>
          <w:spacing w:val="-2"/>
          <w:szCs w:val="20"/>
        </w:rPr>
        <w:t>juletresalget.</w:t>
      </w:r>
    </w:p>
    <w:p w14:paraId="543FD0AF" w14:textId="77777777" w:rsidR="009F5837" w:rsidRPr="006459D7" w:rsidRDefault="009F5837" w:rsidP="009F5837">
      <w:pPr>
        <w:pStyle w:val="Brdtekst"/>
        <w:rPr>
          <w:rFonts w:ascii="Oslo Sans Office" w:hAnsi="Oslo Sans Office"/>
          <w:bCs/>
          <w:sz w:val="20"/>
          <w:szCs w:val="20"/>
        </w:rPr>
      </w:pPr>
    </w:p>
    <w:p w14:paraId="2F35B82B" w14:textId="77777777" w:rsidR="009F5837" w:rsidRPr="006459D7" w:rsidRDefault="009F5837" w:rsidP="009F5837">
      <w:pPr>
        <w:pStyle w:val="Listeavsnitt"/>
        <w:numPr>
          <w:ilvl w:val="0"/>
          <w:numId w:val="2"/>
        </w:numPr>
        <w:tabs>
          <w:tab w:val="left" w:pos="731"/>
        </w:tabs>
        <w:rPr>
          <w:rFonts w:ascii="Oslo Sans Office" w:hAnsi="Oslo Sans Office"/>
          <w:b/>
          <w:sz w:val="20"/>
          <w:szCs w:val="20"/>
        </w:rPr>
      </w:pPr>
      <w:r w:rsidRPr="006459D7">
        <w:rPr>
          <w:rFonts w:ascii="Oslo Sans Office" w:hAnsi="Oslo Sans Office"/>
          <w:b/>
          <w:sz w:val="20"/>
          <w:szCs w:val="20"/>
        </w:rPr>
        <w:t>Leietid,</w:t>
      </w:r>
      <w:r w:rsidRPr="006459D7">
        <w:rPr>
          <w:rFonts w:ascii="Oslo Sans Office" w:hAnsi="Oslo Sans Office"/>
          <w:b/>
          <w:spacing w:val="-10"/>
          <w:sz w:val="20"/>
          <w:szCs w:val="20"/>
        </w:rPr>
        <w:t xml:space="preserve"> </w:t>
      </w:r>
      <w:r w:rsidRPr="006459D7">
        <w:rPr>
          <w:rFonts w:ascii="Oslo Sans Office" w:hAnsi="Oslo Sans Office"/>
          <w:b/>
          <w:spacing w:val="-2"/>
          <w:sz w:val="20"/>
          <w:szCs w:val="20"/>
        </w:rPr>
        <w:t>oppsigelse</w:t>
      </w:r>
    </w:p>
    <w:p w14:paraId="3AE7275B" w14:textId="147C642B" w:rsidR="009F5837" w:rsidRPr="006459D7" w:rsidRDefault="009F5837" w:rsidP="009F5837">
      <w:pPr>
        <w:pStyle w:val="Brdtekst"/>
        <w:spacing w:before="271"/>
        <w:ind w:left="731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 xml:space="preserve">Leieforholdet gjelder f.o.m. </w:t>
      </w:r>
      <w:r w:rsidRPr="006459D7">
        <w:rPr>
          <w:rFonts w:ascii="Oslo Sans Office" w:hAnsi="Oslo Sans Office"/>
          <w:b/>
          <w:sz w:val="20"/>
          <w:szCs w:val="20"/>
        </w:rPr>
        <w:t>01.01.202</w:t>
      </w:r>
      <w:r w:rsidR="00350B6D">
        <w:rPr>
          <w:rFonts w:ascii="Oslo Sans Office" w:hAnsi="Oslo Sans Office"/>
          <w:b/>
          <w:sz w:val="20"/>
          <w:szCs w:val="20"/>
        </w:rPr>
        <w:t>7</w:t>
      </w:r>
      <w:r w:rsidRPr="006459D7">
        <w:rPr>
          <w:rFonts w:ascii="Oslo Sans Office" w:hAnsi="Oslo Sans Office"/>
          <w:b/>
          <w:spacing w:val="40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t.o.m. </w:t>
      </w:r>
      <w:r w:rsidRPr="006459D7">
        <w:rPr>
          <w:rFonts w:ascii="Oslo Sans Office" w:hAnsi="Oslo Sans Office"/>
          <w:b/>
          <w:sz w:val="20"/>
          <w:szCs w:val="20"/>
        </w:rPr>
        <w:t>31.12.202</w:t>
      </w:r>
      <w:r w:rsidR="00775569">
        <w:rPr>
          <w:rFonts w:ascii="Oslo Sans Office" w:hAnsi="Oslo Sans Office"/>
          <w:b/>
          <w:sz w:val="20"/>
          <w:szCs w:val="20"/>
        </w:rPr>
        <w:t>8</w:t>
      </w:r>
      <w:r w:rsidR="007A1F44">
        <w:rPr>
          <w:rFonts w:ascii="Oslo Sans Office" w:hAnsi="Oslo Sans Office"/>
          <w:b/>
          <w:sz w:val="20"/>
          <w:szCs w:val="20"/>
        </w:rPr>
        <w:t xml:space="preserve"> med opsjon</w:t>
      </w:r>
      <w:r w:rsidR="00894355">
        <w:rPr>
          <w:rFonts w:ascii="Oslo Sans Office" w:hAnsi="Oslo Sans Office"/>
          <w:b/>
          <w:sz w:val="20"/>
          <w:szCs w:val="20"/>
        </w:rPr>
        <w:t xml:space="preserve"> på</w:t>
      </w:r>
      <w:r w:rsidR="007A1F44">
        <w:rPr>
          <w:rFonts w:ascii="Oslo Sans Office" w:hAnsi="Oslo Sans Office"/>
          <w:b/>
          <w:sz w:val="20"/>
          <w:szCs w:val="20"/>
        </w:rPr>
        <w:t xml:space="preserve"> 1+1 år på u</w:t>
      </w:r>
      <w:r w:rsidR="00781147">
        <w:rPr>
          <w:rFonts w:ascii="Oslo Sans Office" w:hAnsi="Oslo Sans Office"/>
          <w:b/>
          <w:sz w:val="20"/>
          <w:szCs w:val="20"/>
        </w:rPr>
        <w:t>endrede vilkår</w:t>
      </w:r>
      <w:r w:rsidRPr="006459D7">
        <w:rPr>
          <w:rFonts w:ascii="Oslo Sans Office" w:hAnsi="Oslo Sans Office"/>
          <w:sz w:val="20"/>
          <w:szCs w:val="20"/>
        </w:rPr>
        <w:t>. Leieforholdet opphører uten varsel eller oppsigelse. Leieavtalen kan av utleier sies opp med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3 måneders 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skriftlig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varsel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fravikelse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innen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samme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frist.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oppsigelse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leietager forpliktet til å betale leie ut avtaleperioden, også dersom han/hun velger å ikke benytte arealet i oppsigelsestiden.</w:t>
      </w:r>
    </w:p>
    <w:p w14:paraId="50DDB0D0" w14:textId="77777777" w:rsidR="009F5837" w:rsidRPr="006459D7" w:rsidRDefault="009F5837" w:rsidP="009F5837">
      <w:pPr>
        <w:pStyle w:val="Brdtekst"/>
        <w:spacing w:before="274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vedtar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at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tvangsfravikelse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kan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kreves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når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leietiden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løpt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ut,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jfr. </w:t>
      </w:r>
      <w:r w:rsidRPr="006459D7">
        <w:rPr>
          <w:rFonts w:ascii="Oslo Sans Office" w:hAnsi="Oslo Sans Office"/>
          <w:spacing w:val="-2"/>
          <w:sz w:val="20"/>
          <w:szCs w:val="20"/>
        </w:rPr>
        <w:t>tvangsfullbyrdelsesloven</w:t>
      </w:r>
    </w:p>
    <w:p w14:paraId="63D504D6" w14:textId="77777777" w:rsidR="009F5837" w:rsidRPr="006459D7" w:rsidRDefault="009F5837" w:rsidP="009F5837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§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13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–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2,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3.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ledd,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bokstav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5"/>
          <w:sz w:val="20"/>
          <w:szCs w:val="20"/>
        </w:rPr>
        <w:t>b.</w:t>
      </w:r>
    </w:p>
    <w:p w14:paraId="7E276772" w14:textId="77777777" w:rsidR="009F5837" w:rsidRPr="006459D7" w:rsidRDefault="009F5837" w:rsidP="009F5837">
      <w:pPr>
        <w:pStyle w:val="Brdtekst"/>
        <w:spacing w:before="5"/>
        <w:rPr>
          <w:rFonts w:ascii="Oslo Sans Office" w:hAnsi="Oslo Sans Office"/>
          <w:sz w:val="20"/>
          <w:szCs w:val="20"/>
        </w:rPr>
      </w:pPr>
    </w:p>
    <w:p w14:paraId="48B87B39" w14:textId="77777777" w:rsidR="009F5837" w:rsidRPr="006459D7" w:rsidRDefault="009F5837" w:rsidP="009F5837">
      <w:pPr>
        <w:pStyle w:val="Overskrift2"/>
        <w:numPr>
          <w:ilvl w:val="0"/>
          <w:numId w:val="2"/>
        </w:numPr>
        <w:tabs>
          <w:tab w:val="num" w:pos="360"/>
          <w:tab w:val="left" w:pos="731"/>
        </w:tabs>
        <w:ind w:left="0" w:firstLine="0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pacing w:val="-2"/>
          <w:szCs w:val="20"/>
        </w:rPr>
        <w:t>Forsikring</w:t>
      </w:r>
    </w:p>
    <w:p w14:paraId="022E45E6" w14:textId="02C2A731" w:rsidR="000F62B1" w:rsidRPr="006459D7" w:rsidRDefault="009F5837" w:rsidP="000F62B1">
      <w:pPr>
        <w:pStyle w:val="Brdtekst"/>
        <w:spacing w:before="271"/>
        <w:ind w:left="731"/>
        <w:rPr>
          <w:rFonts w:ascii="Oslo Sans Office" w:hAnsi="Oslo Sans Office"/>
          <w:spacing w:val="-2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skal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ha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 w:val="20"/>
          <w:szCs w:val="20"/>
        </w:rPr>
        <w:t>ansvarsforsikring.</w:t>
      </w:r>
    </w:p>
    <w:p w14:paraId="4BBFD162" w14:textId="0601405C" w:rsidR="009F5837" w:rsidRPr="006C5563" w:rsidRDefault="009F5837" w:rsidP="009F5837">
      <w:pPr>
        <w:pStyle w:val="Brdtekst"/>
        <w:numPr>
          <w:ilvl w:val="0"/>
          <w:numId w:val="2"/>
        </w:numPr>
        <w:spacing w:before="271"/>
        <w:rPr>
          <w:rFonts w:ascii="Oslo Sans Office" w:hAnsi="Oslo Sans Office"/>
          <w:b/>
          <w:bCs/>
          <w:sz w:val="20"/>
          <w:szCs w:val="20"/>
        </w:rPr>
      </w:pPr>
      <w:r w:rsidRPr="006C5563">
        <w:rPr>
          <w:rFonts w:ascii="Oslo Sans Office" w:hAnsi="Oslo Sans Office"/>
          <w:b/>
          <w:bCs/>
          <w:spacing w:val="-2"/>
          <w:sz w:val="20"/>
          <w:szCs w:val="20"/>
        </w:rPr>
        <w:t>Leiebetaling</w:t>
      </w:r>
    </w:p>
    <w:p w14:paraId="4698D295" w14:textId="77777777" w:rsidR="009F5837" w:rsidRPr="006459D7" w:rsidRDefault="009F5837" w:rsidP="009F5837">
      <w:pPr>
        <w:pStyle w:val="Brdtekst"/>
        <w:spacing w:before="271"/>
        <w:ind w:left="731"/>
        <w:rPr>
          <w:rFonts w:ascii="Oslo Sans Office" w:hAnsi="Oslo Sans Office"/>
          <w:spacing w:val="-2"/>
          <w:sz w:val="20"/>
          <w:szCs w:val="20"/>
        </w:rPr>
      </w:pPr>
    </w:p>
    <w:p w14:paraId="6D5D17ED" w14:textId="7C4630E3" w:rsidR="009F5837" w:rsidRDefault="009F5837" w:rsidP="009F5837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Utleieprisen</w:t>
      </w:r>
      <w:r w:rsidR="0051342B">
        <w:rPr>
          <w:rFonts w:ascii="Oslo Sans Office" w:hAnsi="Oslo Sans Office"/>
          <w:sz w:val="20"/>
          <w:szCs w:val="20"/>
        </w:rPr>
        <w:t xml:space="preserve"> for 202</w:t>
      </w:r>
      <w:r w:rsidR="006F3E09">
        <w:rPr>
          <w:rFonts w:ascii="Oslo Sans Office" w:hAnsi="Oslo Sans Office"/>
          <w:sz w:val="20"/>
          <w:szCs w:val="20"/>
        </w:rPr>
        <w:t xml:space="preserve">7 </w:t>
      </w:r>
      <w:r w:rsidRPr="006459D7">
        <w:rPr>
          <w:rFonts w:ascii="Oslo Sans Office" w:hAnsi="Oslo Sans Office"/>
          <w:sz w:val="20"/>
          <w:szCs w:val="20"/>
        </w:rPr>
        <w:t>er satt til: ........</w:t>
      </w:r>
    </w:p>
    <w:p w14:paraId="5880BDCE" w14:textId="77777777" w:rsidR="00FE251B" w:rsidRDefault="00FE251B" w:rsidP="009F5837">
      <w:pPr>
        <w:pStyle w:val="Brdtekst"/>
        <w:ind w:left="723"/>
        <w:rPr>
          <w:rFonts w:ascii="Oslo Sans Office" w:hAnsi="Oslo Sans Office"/>
          <w:sz w:val="20"/>
          <w:szCs w:val="20"/>
        </w:rPr>
      </w:pPr>
    </w:p>
    <w:p w14:paraId="0D7F42F1" w14:textId="77777777" w:rsidR="00FE251B" w:rsidRPr="00FE251B" w:rsidRDefault="00FE251B" w:rsidP="00FE251B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FE251B">
        <w:rPr>
          <w:rFonts w:ascii="Oslo Sans Office" w:hAnsi="Oslo Sans Office"/>
          <w:sz w:val="20"/>
          <w:szCs w:val="20"/>
        </w:rPr>
        <w:t xml:space="preserve">Prisen reguleres i henhold til Oslo kommunes ordinære deflator som fastsettes årlig i Oslo kommunes budsjett. </w:t>
      </w:r>
    </w:p>
    <w:p w14:paraId="6637CBC6" w14:textId="77777777" w:rsidR="00FE251B" w:rsidRPr="00FE251B" w:rsidRDefault="00FE251B" w:rsidP="00FE251B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FE251B">
        <w:rPr>
          <w:rFonts w:ascii="Oslo Sans Office" w:hAnsi="Oslo Sans Office"/>
          <w:sz w:val="20"/>
          <w:szCs w:val="20"/>
        </w:rPr>
        <w:t> </w:t>
      </w:r>
    </w:p>
    <w:p w14:paraId="05915BED" w14:textId="2C4A1FD4" w:rsidR="00FE251B" w:rsidRPr="00FE251B" w:rsidRDefault="00FE251B" w:rsidP="00FE251B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FE251B">
        <w:rPr>
          <w:rFonts w:ascii="Oslo Sans Office" w:hAnsi="Oslo Sans Office"/>
          <w:sz w:val="20"/>
          <w:szCs w:val="20"/>
        </w:rPr>
        <w:t xml:space="preserve">Prisen skal reguleres med virkning fra 1. januar </w:t>
      </w:r>
      <w:r w:rsidR="00730975" w:rsidRPr="00593457">
        <w:rPr>
          <w:rFonts w:ascii="Oslo Sans Office" w:hAnsi="Oslo Sans Office"/>
          <w:sz w:val="20"/>
          <w:szCs w:val="20"/>
        </w:rPr>
        <w:t>202</w:t>
      </w:r>
      <w:r w:rsidR="006F3E09">
        <w:rPr>
          <w:rFonts w:ascii="Oslo Sans Office" w:hAnsi="Oslo Sans Office"/>
          <w:sz w:val="20"/>
          <w:szCs w:val="20"/>
        </w:rPr>
        <w:t>8</w:t>
      </w:r>
      <w:r w:rsidR="00593457" w:rsidRPr="00593457">
        <w:rPr>
          <w:rFonts w:ascii="Oslo Sans Office" w:hAnsi="Oslo Sans Office"/>
          <w:sz w:val="20"/>
          <w:szCs w:val="20"/>
        </w:rPr>
        <w:t>.</w:t>
      </w:r>
    </w:p>
    <w:p w14:paraId="276BC228" w14:textId="77777777" w:rsidR="009F5837" w:rsidRPr="006459D7" w:rsidRDefault="009F5837" w:rsidP="000F62B1">
      <w:pPr>
        <w:pStyle w:val="Brdtekst"/>
        <w:rPr>
          <w:rFonts w:ascii="Oslo Sans Office" w:hAnsi="Oslo Sans Office"/>
          <w:sz w:val="20"/>
          <w:szCs w:val="20"/>
        </w:rPr>
      </w:pPr>
    </w:p>
    <w:p w14:paraId="6C04311A" w14:textId="26A125A1" w:rsidR="009F5837" w:rsidRDefault="006459D7" w:rsidP="006459D7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 xml:space="preserve">Leien betales pr kvartal. </w:t>
      </w:r>
      <w:r w:rsidR="009F5837" w:rsidRPr="006459D7">
        <w:rPr>
          <w:rFonts w:ascii="Oslo Sans Office" w:hAnsi="Oslo Sans Office"/>
          <w:sz w:val="20"/>
          <w:szCs w:val="20"/>
        </w:rPr>
        <w:t>Leien forfaller til betaling</w:t>
      </w:r>
      <w:r>
        <w:rPr>
          <w:rFonts w:ascii="Oslo Sans Office" w:hAnsi="Oslo Sans Office"/>
          <w:sz w:val="20"/>
          <w:szCs w:val="20"/>
        </w:rPr>
        <w:t xml:space="preserve"> </w:t>
      </w:r>
      <w:r w:rsidR="009F5837" w:rsidRPr="006459D7">
        <w:rPr>
          <w:rFonts w:ascii="Oslo Sans Office" w:hAnsi="Oslo Sans Office"/>
          <w:sz w:val="20"/>
          <w:szCs w:val="20"/>
        </w:rPr>
        <w:t>henhold til faktura.</w:t>
      </w:r>
    </w:p>
    <w:p w14:paraId="3F3CE21D" w14:textId="77777777" w:rsidR="006C5563" w:rsidRPr="006459D7" w:rsidRDefault="006C5563" w:rsidP="006459D7">
      <w:pPr>
        <w:pStyle w:val="Brdtekst"/>
        <w:ind w:left="723"/>
        <w:rPr>
          <w:rFonts w:ascii="Oslo Sans Office" w:hAnsi="Oslo Sans Office"/>
          <w:sz w:val="20"/>
          <w:szCs w:val="20"/>
        </w:rPr>
      </w:pPr>
    </w:p>
    <w:p w14:paraId="77DC919A" w14:textId="77777777" w:rsidR="009F5837" w:rsidRPr="006459D7" w:rsidRDefault="009F5837" w:rsidP="006459D7">
      <w:pPr>
        <w:pStyle w:val="Brdtekst"/>
        <w:ind w:left="723"/>
        <w:jc w:val="both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Motkrav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kan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ikke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gjøres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gjeldende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før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forfalte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terminer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 w:val="20"/>
          <w:szCs w:val="20"/>
        </w:rPr>
        <w:t>betalt.</w:t>
      </w:r>
    </w:p>
    <w:p w14:paraId="63CAB528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4DF9F313" w14:textId="2F3D6308" w:rsidR="009F5837" w:rsidRPr="006459D7" w:rsidRDefault="009F5837" w:rsidP="000F62B1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 vedtar at tvangsfravikelse og eller utlevering kan kreves hvis leien eller avtalte tilleggsytelser ikke blir betalt innen 14 dager etter at skriftlig varsel etter tvangsfullbyrdelsesloven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§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4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–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18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sendt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på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forfalls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dag</w:t>
      </w:r>
      <w:r w:rsidRPr="006459D7">
        <w:rPr>
          <w:rFonts w:ascii="Oslo Sans Office" w:hAnsi="Oslo Sans Office"/>
          <w:spacing w:val="40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jf.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samme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lovs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§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13-</w:t>
      </w:r>
      <w:r w:rsidRPr="006459D7">
        <w:rPr>
          <w:rFonts w:ascii="Oslo Sans Office" w:hAnsi="Oslo Sans Office"/>
          <w:sz w:val="20"/>
          <w:szCs w:val="20"/>
        </w:rPr>
        <w:lastRenderedPageBreak/>
        <w:t>2,3. ledd, bokstav a og</w:t>
      </w:r>
      <w:r w:rsidR="000F62B1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§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13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–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2,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2.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ledd,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bokstav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5"/>
          <w:sz w:val="20"/>
          <w:szCs w:val="20"/>
        </w:rPr>
        <w:t>a.</w:t>
      </w:r>
    </w:p>
    <w:p w14:paraId="08EEFAF2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531DBDA0" w14:textId="77777777" w:rsidR="009F5837" w:rsidRPr="006459D7" w:rsidRDefault="009F5837" w:rsidP="009F5837">
      <w:pPr>
        <w:pStyle w:val="Brdtekst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forsinket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betaling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svares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rente,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lov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rente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forsinket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betaling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 17.12.1976 nr. 100. BFR har anledning til å kreve gebyr ved purring.</w:t>
      </w:r>
    </w:p>
    <w:p w14:paraId="3700874E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2A538F8F" w14:textId="70639EE2" w:rsidR="009F5837" w:rsidRPr="006459D7" w:rsidRDefault="009F5837" w:rsidP="009F5837">
      <w:pPr>
        <w:pStyle w:val="Brdtekst"/>
        <w:ind w:left="723" w:right="61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Prisen skal være fast i 20</w:t>
      </w:r>
      <w:r w:rsidR="006C5563">
        <w:rPr>
          <w:rFonts w:ascii="Oslo Sans Office" w:hAnsi="Oslo Sans Office"/>
          <w:sz w:val="20"/>
          <w:szCs w:val="20"/>
        </w:rPr>
        <w:t>2</w:t>
      </w:r>
      <w:r w:rsidR="00076554">
        <w:rPr>
          <w:rFonts w:ascii="Oslo Sans Office" w:hAnsi="Oslo Sans Office"/>
          <w:sz w:val="20"/>
          <w:szCs w:val="20"/>
        </w:rPr>
        <w:t>7</w:t>
      </w:r>
      <w:r w:rsidRPr="006459D7">
        <w:rPr>
          <w:rFonts w:ascii="Oslo Sans Office" w:hAnsi="Oslo Sans Office"/>
          <w:sz w:val="20"/>
          <w:szCs w:val="20"/>
        </w:rPr>
        <w:t>. Dersom oppdragsgiver benytter seg av opsjonen om forlengelse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skal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prisen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202</w:t>
      </w:r>
      <w:r w:rsidR="00081B99">
        <w:rPr>
          <w:rFonts w:ascii="Oslo Sans Office" w:hAnsi="Oslo Sans Office"/>
          <w:sz w:val="20"/>
          <w:szCs w:val="20"/>
        </w:rPr>
        <w:t>8</w:t>
      </w:r>
      <w:r w:rsidR="006C5563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reguleres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henhold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Oslo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kommunes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ordinære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deflator som fastsettes årlig i Oslo kommunes budsjett.</w:t>
      </w:r>
    </w:p>
    <w:p w14:paraId="62B71AB8" w14:textId="77777777" w:rsidR="009F5837" w:rsidRPr="006459D7" w:rsidRDefault="009F5837" w:rsidP="009F5837">
      <w:pPr>
        <w:pStyle w:val="Brdtekst"/>
        <w:spacing w:before="5"/>
        <w:rPr>
          <w:rFonts w:ascii="Oslo Sans Office" w:hAnsi="Oslo Sans Office"/>
          <w:sz w:val="20"/>
          <w:szCs w:val="20"/>
        </w:rPr>
      </w:pPr>
    </w:p>
    <w:p w14:paraId="2588E068" w14:textId="77777777" w:rsidR="009F5837" w:rsidRPr="006459D7" w:rsidRDefault="009F5837" w:rsidP="009F5837">
      <w:pPr>
        <w:pStyle w:val="Overskrift2"/>
        <w:numPr>
          <w:ilvl w:val="0"/>
          <w:numId w:val="3"/>
        </w:numPr>
        <w:tabs>
          <w:tab w:val="left" w:pos="723"/>
        </w:tabs>
        <w:ind w:left="723" w:hanging="572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Orden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og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renhold</w:t>
      </w:r>
      <w:r w:rsidRPr="006459D7">
        <w:rPr>
          <w:rFonts w:ascii="Oslo Sans Office" w:hAnsi="Oslo Sans Office"/>
          <w:spacing w:val="-4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av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leiearealet</w:t>
      </w:r>
    </w:p>
    <w:p w14:paraId="0F15CE46" w14:textId="77777777" w:rsidR="009F5837" w:rsidRPr="006459D7" w:rsidRDefault="009F5837" w:rsidP="009F5837">
      <w:pPr>
        <w:pStyle w:val="Brdtekst"/>
        <w:spacing w:before="271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plikter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enhver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tid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holde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leiearealet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rent,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ryddig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ordentlig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stand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jfr. politivedtekten for Oslo § 1 – 2.</w:t>
      </w:r>
    </w:p>
    <w:p w14:paraId="52971AC3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09EA81AF" w14:textId="77777777" w:rsidR="009F5837" w:rsidRPr="006459D7" w:rsidRDefault="009F5837" w:rsidP="009F5837">
      <w:pPr>
        <w:pStyle w:val="Brdtekst"/>
        <w:ind w:left="723" w:right="30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fratredelse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arealet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plikter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levere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leiearealet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tilbake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ordentlig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samme stand som ved overleveringen. Leietaker bærer selv alle utgifter i forbindelse med renhold og lignende.</w:t>
      </w:r>
    </w:p>
    <w:p w14:paraId="047DDE0F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6BBCA3DD" w14:textId="074E8351" w:rsidR="009F5837" w:rsidRPr="006459D7" w:rsidRDefault="009F5837" w:rsidP="009F5837">
      <w:pPr>
        <w:pStyle w:val="Brdtekst"/>
        <w:spacing w:before="1"/>
        <w:ind w:left="723" w:right="266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forplikter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seg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overholde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regler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orden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renhold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på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leiearealet, som påbys av BFR eller annen offentlig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myndighet. Påbud som ikke følges opp av leietaker, kan BFR utføre for leietakers regning. Leietager blir fakturert arbeidets faktiske kostnad,</w:t>
      </w:r>
      <w:r w:rsidRPr="006459D7">
        <w:rPr>
          <w:rFonts w:ascii="Oslo Sans Office" w:hAnsi="Oslo Sans Office"/>
          <w:spacing w:val="40"/>
          <w:sz w:val="20"/>
          <w:szCs w:val="20"/>
        </w:rPr>
        <w:t xml:space="preserve"> </w:t>
      </w:r>
    </w:p>
    <w:p w14:paraId="3EE73AE3" w14:textId="77777777" w:rsidR="009F5837" w:rsidRPr="006459D7" w:rsidRDefault="009F5837" w:rsidP="009F5837">
      <w:pPr>
        <w:pStyle w:val="Brdtekst"/>
        <w:spacing w:before="2"/>
        <w:rPr>
          <w:rFonts w:ascii="Oslo Sans Office" w:hAnsi="Oslo Sans Office"/>
          <w:sz w:val="20"/>
          <w:szCs w:val="20"/>
        </w:rPr>
      </w:pPr>
    </w:p>
    <w:p w14:paraId="47CAFBFE" w14:textId="77777777" w:rsidR="009F5837" w:rsidRPr="006459D7" w:rsidRDefault="009F5837" w:rsidP="009F5837">
      <w:pPr>
        <w:pStyle w:val="Overskrift2"/>
        <w:numPr>
          <w:ilvl w:val="0"/>
          <w:numId w:val="3"/>
        </w:numPr>
        <w:tabs>
          <w:tab w:val="left" w:pos="731"/>
        </w:tabs>
        <w:ind w:left="731" w:hanging="572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Kontroll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av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leiearealet</w:t>
      </w:r>
    </w:p>
    <w:p w14:paraId="51321DD5" w14:textId="77777777" w:rsidR="009F5837" w:rsidRPr="006459D7" w:rsidRDefault="009F5837" w:rsidP="009F5837">
      <w:pPr>
        <w:pStyle w:val="Brdtekst"/>
        <w:spacing w:before="271"/>
        <w:ind w:left="731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BFR merker ved behov leiearealets ytterpunkter med eget merkesystem. Representant for BFR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kan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kontrollere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bruken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leiearealet.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plikter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rette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seg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anvisninger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gitt av representant for BFR.</w:t>
      </w:r>
    </w:p>
    <w:p w14:paraId="0AAF5710" w14:textId="77777777" w:rsidR="009F5837" w:rsidRPr="006459D7" w:rsidRDefault="009F5837" w:rsidP="009F5837">
      <w:pPr>
        <w:pStyle w:val="Brdtekst"/>
        <w:spacing w:before="5"/>
        <w:rPr>
          <w:rFonts w:ascii="Oslo Sans Office" w:hAnsi="Oslo Sans Office"/>
          <w:sz w:val="20"/>
          <w:szCs w:val="20"/>
        </w:rPr>
      </w:pPr>
    </w:p>
    <w:p w14:paraId="03ABBCC2" w14:textId="77777777" w:rsidR="009F5837" w:rsidRPr="006459D7" w:rsidRDefault="009F5837" w:rsidP="009F5837">
      <w:pPr>
        <w:pStyle w:val="Overskrift2"/>
        <w:numPr>
          <w:ilvl w:val="0"/>
          <w:numId w:val="3"/>
        </w:numPr>
        <w:tabs>
          <w:tab w:val="left" w:pos="723"/>
        </w:tabs>
        <w:ind w:left="723" w:hanging="572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Fremleie</w:t>
      </w:r>
      <w:r w:rsidRPr="006459D7">
        <w:rPr>
          <w:rFonts w:ascii="Oslo Sans Office" w:hAnsi="Oslo Sans Office"/>
          <w:spacing w:val="-12"/>
          <w:szCs w:val="20"/>
        </w:rPr>
        <w:t xml:space="preserve"> </w:t>
      </w:r>
      <w:r w:rsidRPr="006459D7">
        <w:rPr>
          <w:rFonts w:ascii="Oslo Sans Office" w:hAnsi="Oslo Sans Office"/>
          <w:spacing w:val="-4"/>
          <w:szCs w:val="20"/>
        </w:rPr>
        <w:t>m.v.</w:t>
      </w:r>
    </w:p>
    <w:p w14:paraId="6E751DF0" w14:textId="77777777" w:rsidR="009F5837" w:rsidRPr="006459D7" w:rsidRDefault="009F5837" w:rsidP="009F5837">
      <w:pPr>
        <w:pStyle w:val="Brdtekst"/>
        <w:spacing w:before="271"/>
        <w:ind w:left="723" w:right="30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Fremleie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overdragelse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kontrakten,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helt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delvis,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ikke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tillatt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skriftlig forhånds samtykke fra BFR.</w:t>
      </w:r>
    </w:p>
    <w:p w14:paraId="1E0A7A9F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130EF81C" w14:textId="77777777" w:rsidR="009F5837" w:rsidRPr="006459D7" w:rsidRDefault="009F5837" w:rsidP="009F5837">
      <w:pPr>
        <w:pStyle w:val="Brdtekst"/>
        <w:spacing w:before="5"/>
        <w:rPr>
          <w:rFonts w:ascii="Oslo Sans Office" w:hAnsi="Oslo Sans Office"/>
          <w:sz w:val="20"/>
          <w:szCs w:val="20"/>
        </w:rPr>
      </w:pPr>
    </w:p>
    <w:p w14:paraId="4051158D" w14:textId="77777777" w:rsidR="009F5837" w:rsidRPr="006459D7" w:rsidRDefault="009F5837" w:rsidP="009F5837">
      <w:pPr>
        <w:pStyle w:val="Overskrift2"/>
        <w:numPr>
          <w:ilvl w:val="0"/>
          <w:numId w:val="3"/>
        </w:numPr>
        <w:tabs>
          <w:tab w:val="left" w:pos="699"/>
        </w:tabs>
        <w:ind w:left="699" w:hanging="540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BFR</w:t>
      </w:r>
      <w:r w:rsidRPr="006459D7">
        <w:rPr>
          <w:rFonts w:ascii="Oslo Sans Office" w:hAnsi="Oslo Sans Office"/>
          <w:spacing w:val="-7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og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leietakers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bruk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og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ansvar</w:t>
      </w:r>
    </w:p>
    <w:p w14:paraId="442D0CBC" w14:textId="77777777" w:rsidR="009F5837" w:rsidRPr="006459D7" w:rsidRDefault="009F5837" w:rsidP="009F5837">
      <w:pPr>
        <w:pStyle w:val="Brdtekst"/>
        <w:ind w:left="73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Leiearealet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skal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kun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benyttes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det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formål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følger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pkt.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5"/>
          <w:sz w:val="20"/>
          <w:szCs w:val="20"/>
        </w:rPr>
        <w:t>3.</w:t>
      </w:r>
    </w:p>
    <w:p w14:paraId="0F4E746C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4FD50AD5" w14:textId="77777777" w:rsidR="009F5837" w:rsidRPr="006459D7" w:rsidRDefault="009F5837" w:rsidP="009F5837">
      <w:pPr>
        <w:pStyle w:val="Brdtekst"/>
        <w:ind w:left="73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må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registrere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sin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virksomhet,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enhver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tid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gjeldende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regler. </w:t>
      </w:r>
      <w:r w:rsidRPr="006459D7">
        <w:rPr>
          <w:rFonts w:ascii="Oslo Sans Office" w:hAnsi="Oslo Sans Office"/>
          <w:spacing w:val="-2"/>
          <w:sz w:val="20"/>
          <w:szCs w:val="20"/>
        </w:rPr>
        <w:t>(Foretaksregisterloven).</w:t>
      </w:r>
    </w:p>
    <w:p w14:paraId="3B0D5EAD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0AF5EFC3" w14:textId="77777777" w:rsidR="009F5837" w:rsidRPr="006459D7" w:rsidRDefault="009F5837" w:rsidP="009F5837">
      <w:pPr>
        <w:pStyle w:val="Brdtekst"/>
        <w:ind w:left="731" w:right="30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ansvarlig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hun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enhver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har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nødvendige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offentlige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tillatelser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sin virksomhet. Leieavtalen er ikke gyldig uten at alle nødvendige tillatelser foreligger.</w:t>
      </w:r>
    </w:p>
    <w:p w14:paraId="17FBC84F" w14:textId="77777777" w:rsidR="009F5837" w:rsidRPr="006459D7" w:rsidRDefault="009F5837" w:rsidP="009F5837">
      <w:pPr>
        <w:pStyle w:val="Brdtekst"/>
        <w:ind w:left="73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eventuell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tilkobling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ledningsnettet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vann-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avløp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elektrisk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kraft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skal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utføres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 autorisert rørlegger/ elektriker i tråd med de til enhver tid gjeldende forskrifter på området.</w:t>
      </w:r>
    </w:p>
    <w:p w14:paraId="31404894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0A2D335B" w14:textId="77777777" w:rsidR="009F5837" w:rsidRPr="006459D7" w:rsidRDefault="009F5837" w:rsidP="009F5837">
      <w:pPr>
        <w:pStyle w:val="Brdtekst"/>
        <w:ind w:left="731" w:right="30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ansvarlig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sikkerhetstiltak,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dersom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dette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nødvendig,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f.eks.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vakthold.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Evt. sikkerhetspersonale har informasjonsplikt overfor BFRs representanter.</w:t>
      </w:r>
    </w:p>
    <w:p w14:paraId="0317D885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44DA0B1B" w14:textId="77777777" w:rsidR="009F5837" w:rsidRPr="006459D7" w:rsidRDefault="009F5837" w:rsidP="009F5837">
      <w:pPr>
        <w:pStyle w:val="Brdtekst"/>
        <w:ind w:left="731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 er ansvarlig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 HMS i leieperioden, under transport, rigging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osv for egne ansatte, publikum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andre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 gis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tilgang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området.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Bruk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kjøretøy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tilknytning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leieobjektet er kun tillatt i forbindelse med av-pålessing/rigging, og da på en forsvarlig måte. Ved eventuell personskade skal BFR varsles så snart som mulig.</w:t>
      </w:r>
    </w:p>
    <w:p w14:paraId="7BE8EBC4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31A9B0B2" w14:textId="77777777" w:rsidR="009F5837" w:rsidRPr="006459D7" w:rsidRDefault="009F5837" w:rsidP="009F5837">
      <w:pPr>
        <w:pStyle w:val="Brdtekst"/>
        <w:ind w:left="731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Felling av trær, graving på eiendommen, bortføring av stein, jord eller sand er ikke tillatt uten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utleiers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samtykke.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samme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gjelder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bemaling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anbringelse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skilter,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gjerder </w:t>
      </w:r>
      <w:r w:rsidRPr="006459D7">
        <w:rPr>
          <w:rFonts w:ascii="Oslo Sans Office" w:hAnsi="Oslo Sans Office"/>
          <w:spacing w:val="-4"/>
          <w:sz w:val="20"/>
          <w:szCs w:val="20"/>
        </w:rPr>
        <w:t>m.m.</w:t>
      </w:r>
    </w:p>
    <w:p w14:paraId="55EC651E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68F02289" w14:textId="77777777" w:rsidR="009F5837" w:rsidRPr="006459D7" w:rsidRDefault="009F5837" w:rsidP="009F5837">
      <w:pPr>
        <w:pStyle w:val="Brdtekst"/>
        <w:ind w:left="731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Dersom offentlige arbeider (f.eks. gravearbeider) nødvendiggjør midlertidig fravikelse av eiendommer,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pliktig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fravike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7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dagers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varsel.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brann,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vannlekkasje og lignende må eiendommen fravikes øyeblikkelig etter ordre fra offentlig myndighet.</w:t>
      </w:r>
    </w:p>
    <w:p w14:paraId="5F69DE86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7B8AA513" w14:textId="77777777" w:rsidR="009F5837" w:rsidRPr="006459D7" w:rsidRDefault="009F5837" w:rsidP="009F5837">
      <w:pPr>
        <w:pStyle w:val="Brdtekst"/>
        <w:ind w:left="731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midlertidig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fravikelse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følge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offentlige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arbeider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lengre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enn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14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dager,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vil leien bli redusert forholdsmessig</w:t>
      </w:r>
    </w:p>
    <w:p w14:paraId="10EBC769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404DC436" w14:textId="77777777" w:rsidR="009F5837" w:rsidRPr="006459D7" w:rsidRDefault="009F5837" w:rsidP="009F5837">
      <w:pPr>
        <w:pStyle w:val="Brdtekst"/>
        <w:ind w:left="723" w:right="402"/>
        <w:jc w:val="both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bruken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leiearealet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har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ansvar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naborettslige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regler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enhver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tid gjelder.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må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ikke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foreta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noe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på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arealet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betinger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forhøyelse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av,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etablering av nye faste utgifter.</w:t>
      </w:r>
    </w:p>
    <w:p w14:paraId="026D26E2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307968B8" w14:textId="77777777" w:rsidR="009F5837" w:rsidRPr="006459D7" w:rsidRDefault="009F5837" w:rsidP="009F5837">
      <w:pPr>
        <w:pStyle w:val="Brdtekst"/>
        <w:spacing w:before="1"/>
        <w:ind w:left="723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BFR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har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ikke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ansvar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skjulte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feil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arealet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eksempel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setninger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grunnen.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BFR har heller ikke ansvar for skader på ledningsnett for eksempel vann, varme, avløp, elektrisitet eller skade som følge av skade på ledningsnett.</w:t>
      </w:r>
    </w:p>
    <w:p w14:paraId="3CB332AA" w14:textId="77777777" w:rsidR="009F5837" w:rsidRPr="006459D7" w:rsidRDefault="009F5837" w:rsidP="009F5837">
      <w:pPr>
        <w:pStyle w:val="Brdtekst"/>
        <w:spacing w:before="273"/>
        <w:ind w:left="723" w:right="30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BFR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har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intet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ansvar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dersom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leietagers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bruk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arealet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umuliggjøres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følge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krav</w:t>
      </w:r>
      <w:r w:rsidRPr="006459D7">
        <w:rPr>
          <w:rFonts w:ascii="Oslo Sans Office" w:hAnsi="Oslo Sans Office"/>
          <w:spacing w:val="-2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 pålegg fra offentlig myndighet, selv om bruken er avtalt i denne kontrakt. Leieforholdet anses opphørt fra den dato krav eller pålegg implementeres.</w:t>
      </w:r>
    </w:p>
    <w:p w14:paraId="41AB69BE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68046A86" w14:textId="77777777" w:rsidR="009F5837" w:rsidRPr="006459D7" w:rsidRDefault="009F5837" w:rsidP="009F5837">
      <w:pPr>
        <w:pStyle w:val="Brdtekst"/>
        <w:spacing w:before="5"/>
        <w:rPr>
          <w:rFonts w:ascii="Oslo Sans Office" w:hAnsi="Oslo Sans Office"/>
          <w:sz w:val="20"/>
          <w:szCs w:val="20"/>
        </w:rPr>
      </w:pPr>
    </w:p>
    <w:p w14:paraId="0C7781FB" w14:textId="77777777" w:rsidR="009F5837" w:rsidRPr="006459D7" w:rsidRDefault="009F5837" w:rsidP="009F5837">
      <w:pPr>
        <w:pStyle w:val="Overskrift2"/>
        <w:numPr>
          <w:ilvl w:val="0"/>
          <w:numId w:val="3"/>
        </w:numPr>
        <w:tabs>
          <w:tab w:val="left" w:pos="723"/>
        </w:tabs>
        <w:ind w:left="723" w:hanging="563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Mislighold</w:t>
      </w:r>
      <w:r w:rsidRPr="006459D7">
        <w:rPr>
          <w:rFonts w:ascii="Oslo Sans Office" w:hAnsi="Oslo Sans Office"/>
          <w:spacing w:val="-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og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heving</w:t>
      </w:r>
      <w:r w:rsidRPr="006459D7">
        <w:rPr>
          <w:rFonts w:ascii="Oslo Sans Office" w:hAnsi="Oslo Sans Office"/>
          <w:spacing w:val="-6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av</w:t>
      </w:r>
      <w:r w:rsidRPr="006459D7">
        <w:rPr>
          <w:rFonts w:ascii="Oslo Sans Office" w:hAnsi="Oslo Sans Office"/>
          <w:spacing w:val="-8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kontrakten</w:t>
      </w:r>
    </w:p>
    <w:p w14:paraId="5FC231DB" w14:textId="77777777" w:rsidR="009F5837" w:rsidRPr="006459D7" w:rsidRDefault="009F5837" w:rsidP="009F5837">
      <w:pPr>
        <w:pStyle w:val="Brdtekst"/>
        <w:spacing w:before="271"/>
        <w:ind w:left="724" w:right="576"/>
        <w:jc w:val="both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Brudd fra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leietakers side på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 av punktene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4, 6, 7, 9 eller gjentatt disponering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 over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10 prosent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det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leide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areal,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anses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som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vesentlig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mislighold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gir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BFR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anledning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heve kontrakten umiddelbart.</w:t>
      </w:r>
    </w:p>
    <w:p w14:paraId="37FF76D3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p w14:paraId="2FA0B342" w14:textId="565F40F5" w:rsidR="009F5837" w:rsidRPr="006459D7" w:rsidRDefault="009F5837" w:rsidP="00E80CF4">
      <w:pPr>
        <w:pStyle w:val="Brdtekst"/>
        <w:ind w:left="724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vedtar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at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tvangsfravikelse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slike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tilfeller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kan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kreves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etter</w:t>
      </w:r>
      <w:r w:rsidR="00E80CF4">
        <w:rPr>
          <w:rFonts w:ascii="Oslo Sans Office" w:hAnsi="Oslo Sans Office"/>
          <w:sz w:val="20"/>
          <w:szCs w:val="20"/>
        </w:rPr>
        <w:t xml:space="preserve"> </w:t>
      </w:r>
      <w:r w:rsidRPr="007B5DED">
        <w:rPr>
          <w:rFonts w:ascii="Oslo Sans Office" w:hAnsi="Oslo Sans Office"/>
          <w:sz w:val="20"/>
          <w:szCs w:val="20"/>
        </w:rPr>
        <w:t>tvangsfullbyrdelsesloven</w:t>
      </w:r>
      <w:r w:rsidR="00E80CF4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§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13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–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2.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3.ledd</w:t>
      </w:r>
      <w:r w:rsidRPr="007B5DED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bokstav</w:t>
      </w:r>
      <w:r w:rsidRPr="007B5DED">
        <w:rPr>
          <w:rFonts w:ascii="Oslo Sans Office" w:hAnsi="Oslo Sans Office"/>
          <w:sz w:val="20"/>
          <w:szCs w:val="20"/>
        </w:rPr>
        <w:t xml:space="preserve"> e.</w:t>
      </w:r>
    </w:p>
    <w:p w14:paraId="7D0875E7" w14:textId="77777777" w:rsidR="009F5837" w:rsidRDefault="009F5837" w:rsidP="009F5837">
      <w:pPr>
        <w:jc w:val="both"/>
        <w:rPr>
          <w:rFonts w:ascii="Oslo Sans Office" w:hAnsi="Oslo Sans Office"/>
          <w:szCs w:val="20"/>
        </w:rPr>
      </w:pPr>
    </w:p>
    <w:p w14:paraId="48A0117C" w14:textId="77777777" w:rsidR="007B5DED" w:rsidRPr="006459D7" w:rsidRDefault="007B5DED" w:rsidP="007B5DED">
      <w:pPr>
        <w:pStyle w:val="Overskrift2"/>
        <w:numPr>
          <w:ilvl w:val="0"/>
          <w:numId w:val="3"/>
        </w:numPr>
        <w:tabs>
          <w:tab w:val="left" w:pos="723"/>
        </w:tabs>
        <w:spacing w:before="1"/>
        <w:ind w:left="723" w:hanging="572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Særlige</w:t>
      </w:r>
      <w:r w:rsidRPr="006459D7">
        <w:rPr>
          <w:rFonts w:ascii="Oslo Sans Office" w:hAnsi="Oslo Sans Office"/>
          <w:spacing w:val="-1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bestemmelser</w:t>
      </w:r>
    </w:p>
    <w:p w14:paraId="3FCB918C" w14:textId="77777777" w:rsidR="007B5DED" w:rsidRPr="006459D7" w:rsidRDefault="007B5DED" w:rsidP="007B5DED">
      <w:pPr>
        <w:pStyle w:val="Listeavsnitt"/>
        <w:numPr>
          <w:ilvl w:val="1"/>
          <w:numId w:val="3"/>
        </w:numPr>
        <w:tabs>
          <w:tab w:val="left" w:pos="723"/>
        </w:tabs>
        <w:spacing w:before="271"/>
        <w:ind w:left="723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ansvarlig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selv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å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holde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toalett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dets</w:t>
      </w:r>
      <w:r w:rsidRPr="006459D7">
        <w:rPr>
          <w:rFonts w:ascii="Oslo Sans Office" w:hAnsi="Oslo Sans Office"/>
          <w:spacing w:val="-6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 w:val="20"/>
          <w:szCs w:val="20"/>
        </w:rPr>
        <w:t>renhold.</w:t>
      </w:r>
    </w:p>
    <w:p w14:paraId="7F9B76FB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0A307432" w14:textId="77777777" w:rsidR="007B5DED" w:rsidRPr="006459D7" w:rsidRDefault="007B5DED" w:rsidP="007B5DED">
      <w:pPr>
        <w:pStyle w:val="Listeavsnitt"/>
        <w:numPr>
          <w:ilvl w:val="1"/>
          <w:numId w:val="3"/>
        </w:numPr>
        <w:tabs>
          <w:tab w:val="left" w:pos="726"/>
          <w:tab w:val="left" w:pos="774"/>
        </w:tabs>
        <w:ind w:left="726" w:right="631" w:hanging="567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b/>
          <w:sz w:val="20"/>
          <w:szCs w:val="20"/>
        </w:rPr>
        <w:tab/>
      </w:r>
      <w:r w:rsidRPr="006459D7">
        <w:rPr>
          <w:rFonts w:ascii="Oslo Sans Office" w:hAnsi="Oslo Sans Office"/>
          <w:sz w:val="20"/>
          <w:szCs w:val="20"/>
        </w:rPr>
        <w:t>Faste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installasjoner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eller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fysiske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inngrep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grunnen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ikke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tillatt.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Reklameskilt/materiell, fakler, lyskastere og lignende, må ikke plasseres på eller utenom leiearealet.</w:t>
      </w:r>
    </w:p>
    <w:p w14:paraId="7FE66320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4475AEF9" w14:textId="77777777" w:rsidR="007B5DED" w:rsidRPr="006459D7" w:rsidRDefault="007B5DED" w:rsidP="007B5DED">
      <w:pPr>
        <w:pStyle w:val="Listeavsnitt"/>
        <w:numPr>
          <w:ilvl w:val="1"/>
          <w:numId w:val="3"/>
        </w:numPr>
        <w:tabs>
          <w:tab w:val="left" w:pos="726"/>
        </w:tabs>
        <w:ind w:left="726" w:hanging="566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Transport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varer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utstyr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må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foregå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på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lovlig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5B36A5">
        <w:rPr>
          <w:rFonts w:ascii="Oslo Sans Office" w:hAnsi="Oslo Sans Office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forsvarlig</w:t>
      </w:r>
      <w:r w:rsidRPr="005B36A5">
        <w:rPr>
          <w:rFonts w:ascii="Oslo Sans Office" w:hAnsi="Oslo Sans Office"/>
          <w:sz w:val="20"/>
          <w:szCs w:val="20"/>
        </w:rPr>
        <w:t xml:space="preserve"> måte.</w:t>
      </w:r>
    </w:p>
    <w:p w14:paraId="71C6531B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606F2C0A" w14:textId="77777777" w:rsidR="007B5DED" w:rsidRPr="006459D7" w:rsidRDefault="007B5DED" w:rsidP="007B5DED">
      <w:pPr>
        <w:pStyle w:val="Overskrift2"/>
        <w:numPr>
          <w:ilvl w:val="0"/>
          <w:numId w:val="3"/>
        </w:numPr>
        <w:tabs>
          <w:tab w:val="left" w:pos="726"/>
        </w:tabs>
        <w:ind w:left="726" w:hanging="566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pacing w:val="-2"/>
          <w:szCs w:val="20"/>
        </w:rPr>
        <w:t>Verneting</w:t>
      </w:r>
    </w:p>
    <w:p w14:paraId="23F977F1" w14:textId="77777777" w:rsidR="007B5DED" w:rsidRPr="006459D7" w:rsidRDefault="007B5DED" w:rsidP="007B5DED">
      <w:pPr>
        <w:pStyle w:val="Brdtekst"/>
        <w:rPr>
          <w:rFonts w:ascii="Oslo Sans Office" w:hAnsi="Oslo Sans Office"/>
          <w:b/>
          <w:sz w:val="20"/>
          <w:szCs w:val="20"/>
        </w:rPr>
      </w:pPr>
    </w:p>
    <w:p w14:paraId="347B1924" w14:textId="77777777" w:rsidR="007B5DED" w:rsidRPr="006459D7" w:rsidRDefault="007B5DED" w:rsidP="00E80CF4">
      <w:pPr>
        <w:pStyle w:val="Brdtekst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Partene</w:t>
      </w:r>
      <w:r w:rsidRPr="006459D7">
        <w:rPr>
          <w:rFonts w:ascii="Oslo Sans Office" w:hAnsi="Oslo Sans Office"/>
          <w:spacing w:val="-9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vedtar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eiendommens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verneting</w:t>
      </w:r>
      <w:r w:rsidRPr="006459D7">
        <w:rPr>
          <w:rFonts w:ascii="Oslo Sans Office" w:hAnsi="Oslo Sans Office"/>
          <w:spacing w:val="-10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(Oslo)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alle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tvister</w:t>
      </w:r>
      <w:r w:rsidRPr="006459D7">
        <w:rPr>
          <w:rFonts w:ascii="Oslo Sans Office" w:hAnsi="Oslo Sans Office"/>
          <w:spacing w:val="-8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vedr.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 w:val="20"/>
          <w:szCs w:val="20"/>
        </w:rPr>
        <w:t>leieforholdet.</w:t>
      </w:r>
    </w:p>
    <w:p w14:paraId="71804395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60AD8C3C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7CE9C338" w14:textId="3BBA1314" w:rsidR="007B5DED" w:rsidRPr="006459D7" w:rsidRDefault="007B5DED" w:rsidP="007B5DED">
      <w:pPr>
        <w:pStyle w:val="Brdtekst"/>
        <w:ind w:left="160" w:right="301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Kontrakten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består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av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="00E80CF4">
        <w:rPr>
          <w:rFonts w:ascii="Oslo Sans Office" w:hAnsi="Oslo Sans Office"/>
          <w:sz w:val="20"/>
          <w:szCs w:val="20"/>
        </w:rPr>
        <w:t>5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sider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5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utstedt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i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to-2-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eksemplarer,</w:t>
      </w:r>
      <w:r w:rsidRPr="006459D7">
        <w:rPr>
          <w:rFonts w:ascii="Oslo Sans Office" w:hAnsi="Oslo Sans Office"/>
          <w:spacing w:val="-1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Leietaker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og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BFR</w:t>
      </w:r>
      <w:r w:rsidRPr="006459D7">
        <w:rPr>
          <w:rFonts w:ascii="Oslo Sans Office" w:hAnsi="Oslo Sans Office"/>
          <w:spacing w:val="-3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beholder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>hver</w:t>
      </w:r>
      <w:r w:rsidRPr="006459D7">
        <w:rPr>
          <w:rFonts w:ascii="Oslo Sans Office" w:hAnsi="Oslo Sans Office"/>
          <w:spacing w:val="-4"/>
          <w:sz w:val="20"/>
          <w:szCs w:val="20"/>
        </w:rPr>
        <w:t xml:space="preserve"> </w:t>
      </w:r>
      <w:r w:rsidRPr="006459D7">
        <w:rPr>
          <w:rFonts w:ascii="Oslo Sans Office" w:hAnsi="Oslo Sans Office"/>
          <w:sz w:val="20"/>
          <w:szCs w:val="20"/>
        </w:rPr>
        <w:t xml:space="preserve">ett eksemplar. Mindre endringer meddeles partene skriftlig. Vesentlige endringer betinger ny </w:t>
      </w:r>
      <w:r w:rsidRPr="006459D7">
        <w:rPr>
          <w:rFonts w:ascii="Oslo Sans Office" w:hAnsi="Oslo Sans Office"/>
          <w:spacing w:val="-2"/>
          <w:sz w:val="20"/>
          <w:szCs w:val="20"/>
        </w:rPr>
        <w:t>kontrakt.</w:t>
      </w:r>
    </w:p>
    <w:p w14:paraId="2EF32AFD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41C4F843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3C74FFB3" w14:textId="77777777" w:rsidR="007B5DED" w:rsidRPr="006459D7" w:rsidRDefault="007B5DED" w:rsidP="007B5DED">
      <w:pPr>
        <w:ind w:left="160" w:right="7021"/>
        <w:rPr>
          <w:rFonts w:ascii="Oslo Sans Office" w:hAnsi="Oslo Sans Office"/>
          <w:szCs w:val="20"/>
        </w:rPr>
      </w:pPr>
      <w:r w:rsidRPr="006459D7">
        <w:rPr>
          <w:rFonts w:ascii="Oslo Sans Office" w:hAnsi="Oslo Sans Office"/>
          <w:szCs w:val="20"/>
        </w:rPr>
        <w:t>OSLO</w:t>
      </w:r>
      <w:r w:rsidRPr="006459D7">
        <w:rPr>
          <w:rFonts w:ascii="Oslo Sans Office" w:hAnsi="Oslo Sans Office"/>
          <w:spacing w:val="-15"/>
          <w:szCs w:val="20"/>
        </w:rPr>
        <w:t xml:space="preserve"> </w:t>
      </w:r>
      <w:r w:rsidRPr="006459D7">
        <w:rPr>
          <w:rFonts w:ascii="Oslo Sans Office" w:hAnsi="Oslo Sans Office"/>
          <w:szCs w:val="20"/>
        </w:rPr>
        <w:t>KOMMUNE BYDEL</w:t>
      </w:r>
      <w:r w:rsidRPr="006459D7">
        <w:rPr>
          <w:rFonts w:ascii="Oslo Sans Office" w:hAnsi="Oslo Sans Office"/>
          <w:spacing w:val="-11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Cs w:val="20"/>
        </w:rPr>
        <w:t>FROGNER</w:t>
      </w:r>
    </w:p>
    <w:p w14:paraId="6F825C4D" w14:textId="77777777" w:rsidR="007B5DED" w:rsidRPr="006459D7" w:rsidRDefault="007B5DED" w:rsidP="007B5DED">
      <w:pPr>
        <w:pStyle w:val="Brdtekst"/>
        <w:spacing w:before="56" w:after="1"/>
        <w:rPr>
          <w:rFonts w:ascii="Oslo Sans Office" w:hAnsi="Oslo Sans Office"/>
          <w:sz w:val="20"/>
          <w:szCs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882"/>
        <w:gridCol w:w="2798"/>
        <w:gridCol w:w="1771"/>
        <w:gridCol w:w="1910"/>
      </w:tblGrid>
      <w:tr w:rsidR="007B5DED" w:rsidRPr="006459D7" w14:paraId="5320B9E3" w14:textId="77777777" w:rsidTr="00D00E73">
        <w:trPr>
          <w:trHeight w:val="270"/>
        </w:trPr>
        <w:tc>
          <w:tcPr>
            <w:tcW w:w="882" w:type="dxa"/>
          </w:tcPr>
          <w:p w14:paraId="771BF3D9" w14:textId="77777777" w:rsidR="007B5DED" w:rsidRPr="006459D7" w:rsidRDefault="007B5DED" w:rsidP="00D00E73">
            <w:pPr>
              <w:pStyle w:val="TableParagraph"/>
              <w:ind w:left="50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Sted:</w:t>
            </w:r>
          </w:p>
        </w:tc>
        <w:tc>
          <w:tcPr>
            <w:tcW w:w="2798" w:type="dxa"/>
          </w:tcPr>
          <w:p w14:paraId="3CF4B44C" w14:textId="77777777" w:rsidR="007B5DED" w:rsidRDefault="007B5DED" w:rsidP="00D00E73">
            <w:pPr>
              <w:pStyle w:val="TableParagraph"/>
              <w:ind w:left="300"/>
              <w:rPr>
                <w:rFonts w:ascii="Oslo Sans Office" w:hAnsi="Oslo Sans Office"/>
                <w:spacing w:val="-2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………………..</w:t>
            </w:r>
          </w:p>
          <w:p w14:paraId="5F163265" w14:textId="77777777" w:rsidR="00E80CF4" w:rsidRDefault="00E80CF4" w:rsidP="00D00E73">
            <w:pPr>
              <w:pStyle w:val="TableParagraph"/>
              <w:ind w:left="300"/>
              <w:rPr>
                <w:rFonts w:ascii="Oslo Sans Office" w:hAnsi="Oslo Sans Office"/>
                <w:spacing w:val="-2"/>
                <w:sz w:val="20"/>
                <w:szCs w:val="20"/>
              </w:rPr>
            </w:pPr>
          </w:p>
          <w:p w14:paraId="0666D208" w14:textId="77777777" w:rsidR="00E80CF4" w:rsidRPr="006459D7" w:rsidRDefault="00E80CF4" w:rsidP="00D00E73">
            <w:pPr>
              <w:pStyle w:val="TableParagraph"/>
              <w:ind w:left="300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771" w:type="dxa"/>
          </w:tcPr>
          <w:p w14:paraId="31943CAC" w14:textId="77777777" w:rsidR="007B5DED" w:rsidRPr="006459D7" w:rsidRDefault="007B5DED" w:rsidP="00D00E73">
            <w:pPr>
              <w:pStyle w:val="TableParagraph"/>
              <w:ind w:right="335"/>
              <w:jc w:val="right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Sted:</w:t>
            </w:r>
          </w:p>
        </w:tc>
        <w:tc>
          <w:tcPr>
            <w:tcW w:w="1910" w:type="dxa"/>
          </w:tcPr>
          <w:p w14:paraId="1EE85C11" w14:textId="77777777" w:rsidR="007B5DED" w:rsidRPr="006459D7" w:rsidRDefault="007B5DED" w:rsidP="00D00E73">
            <w:pPr>
              <w:pStyle w:val="TableParagraph"/>
              <w:ind w:right="44"/>
              <w:jc w:val="right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………………..</w:t>
            </w:r>
          </w:p>
        </w:tc>
      </w:tr>
      <w:tr w:rsidR="007B5DED" w:rsidRPr="006459D7" w14:paraId="1F112AD6" w14:textId="77777777" w:rsidTr="00D00E73">
        <w:trPr>
          <w:trHeight w:val="270"/>
        </w:trPr>
        <w:tc>
          <w:tcPr>
            <w:tcW w:w="882" w:type="dxa"/>
          </w:tcPr>
          <w:p w14:paraId="29881EC5" w14:textId="77777777" w:rsidR="007B5DED" w:rsidRPr="006459D7" w:rsidRDefault="007B5DED" w:rsidP="00D00E73">
            <w:pPr>
              <w:pStyle w:val="TableParagraph"/>
              <w:ind w:left="50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Dato:</w:t>
            </w:r>
          </w:p>
        </w:tc>
        <w:tc>
          <w:tcPr>
            <w:tcW w:w="2798" w:type="dxa"/>
          </w:tcPr>
          <w:p w14:paraId="66113538" w14:textId="77777777" w:rsidR="007B5DED" w:rsidRPr="006459D7" w:rsidRDefault="007B5DED" w:rsidP="00D00E73">
            <w:pPr>
              <w:pStyle w:val="TableParagraph"/>
              <w:ind w:left="300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………………..</w:t>
            </w:r>
          </w:p>
        </w:tc>
        <w:tc>
          <w:tcPr>
            <w:tcW w:w="1771" w:type="dxa"/>
          </w:tcPr>
          <w:p w14:paraId="3D339463" w14:textId="77777777" w:rsidR="007B5DED" w:rsidRPr="006459D7" w:rsidRDefault="007B5DED" w:rsidP="00D00E73">
            <w:pPr>
              <w:pStyle w:val="TableParagraph"/>
              <w:ind w:right="297"/>
              <w:jc w:val="right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Dato:</w:t>
            </w:r>
          </w:p>
        </w:tc>
        <w:tc>
          <w:tcPr>
            <w:tcW w:w="1910" w:type="dxa"/>
          </w:tcPr>
          <w:p w14:paraId="7ED07B25" w14:textId="77777777" w:rsidR="007B5DED" w:rsidRPr="006459D7" w:rsidRDefault="007B5DED" w:rsidP="00D00E73">
            <w:pPr>
              <w:pStyle w:val="TableParagraph"/>
              <w:ind w:right="44"/>
              <w:jc w:val="right"/>
              <w:rPr>
                <w:rFonts w:ascii="Oslo Sans Office" w:hAnsi="Oslo Sans Office"/>
                <w:sz w:val="20"/>
                <w:szCs w:val="20"/>
              </w:rPr>
            </w:pPr>
            <w:r w:rsidRPr="006459D7">
              <w:rPr>
                <w:rFonts w:ascii="Oslo Sans Office" w:hAnsi="Oslo Sans Office"/>
                <w:spacing w:val="-2"/>
                <w:sz w:val="20"/>
                <w:szCs w:val="20"/>
              </w:rPr>
              <w:t>………………..</w:t>
            </w:r>
          </w:p>
        </w:tc>
      </w:tr>
    </w:tbl>
    <w:p w14:paraId="70A518E6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7516808F" w14:textId="77777777" w:rsidR="00E80CF4" w:rsidRPr="006459D7" w:rsidRDefault="00E80CF4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38CA1A48" w14:textId="77777777" w:rsidR="007B5DED" w:rsidRPr="006459D7" w:rsidRDefault="007B5DED" w:rsidP="007B5DED">
      <w:pPr>
        <w:pStyle w:val="Brdtekst"/>
        <w:spacing w:before="202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E43C678" wp14:editId="1921C6F5">
                <wp:simplePos x="0" y="0"/>
                <wp:positionH relativeFrom="page">
                  <wp:posOffset>990605</wp:posOffset>
                </wp:positionH>
                <wp:positionV relativeFrom="paragraph">
                  <wp:posOffset>290167</wp:posOffset>
                </wp:positionV>
                <wp:extent cx="1676400" cy="1270"/>
                <wp:effectExtent l="0" t="0" r="0" b="0"/>
                <wp:wrapTopAndBottom/>
                <wp:docPr id="432130587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6400">
                              <a:moveTo>
                                <a:pt x="0" y="0"/>
                              </a:moveTo>
                              <a:lnTo>
                                <a:pt x="1676354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BCD90" id="Graphic 9" o:spid="_x0000_s1026" style="position:absolute;margin-left:78pt;margin-top:22.85pt;width:132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7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" path="m,l1676354,e" filled="f" strokeweight=".16922mm">
                <v:path arrowok="t"/>
                <w10:wrap type="topAndBottom" anchorx="page"/>
              </v:shape>
            </w:pict>
          </mc:Fallback>
        </mc:AlternateContent>
      </w:r>
      <w:r w:rsidRPr="006459D7">
        <w:rPr>
          <w:rFonts w:ascii="Oslo Sans Office" w:hAnsi="Oslo Sans Office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FDA64EB" wp14:editId="385E62E3">
                <wp:simplePos x="0" y="0"/>
                <wp:positionH relativeFrom="page">
                  <wp:posOffset>3864867</wp:posOffset>
                </wp:positionH>
                <wp:positionV relativeFrom="paragraph">
                  <wp:posOffset>290167</wp:posOffset>
                </wp:positionV>
                <wp:extent cx="1752600" cy="1270"/>
                <wp:effectExtent l="0" t="0" r="0" b="0"/>
                <wp:wrapTopAndBottom/>
                <wp:docPr id="1115424473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555" y="0"/>
                              </a:lnTo>
                            </a:path>
                          </a:pathLst>
                        </a:custGeom>
                        <a:ln w="60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2752CA" id="Graphic 10" o:spid="_x0000_s1026" style="position:absolute;margin-left:304.3pt;margin-top:22.85pt;width:138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" path="m,l1752555,e" filled="f" strokeweight=".16922mm">
                <v:path arrowok="t"/>
                <w10:wrap type="topAndBottom" anchorx="page"/>
              </v:shape>
            </w:pict>
          </mc:Fallback>
        </mc:AlternateContent>
      </w:r>
    </w:p>
    <w:p w14:paraId="3C5F122D" w14:textId="77777777" w:rsidR="007B5DED" w:rsidRPr="006459D7" w:rsidRDefault="007B5DED" w:rsidP="007B5DED">
      <w:pPr>
        <w:pStyle w:val="Brdtekst"/>
        <w:tabs>
          <w:tab w:val="left" w:pos="4686"/>
        </w:tabs>
        <w:ind w:left="160"/>
        <w:rPr>
          <w:rFonts w:ascii="Oslo Sans Office" w:hAnsi="Oslo Sans Office"/>
          <w:sz w:val="20"/>
          <w:szCs w:val="20"/>
        </w:rPr>
      </w:pPr>
      <w:r w:rsidRPr="006459D7">
        <w:rPr>
          <w:rFonts w:ascii="Oslo Sans Office" w:hAnsi="Oslo Sans Office"/>
          <w:sz w:val="20"/>
          <w:szCs w:val="20"/>
        </w:rPr>
        <w:t>Bydel</w:t>
      </w:r>
      <w:r w:rsidRPr="006459D7">
        <w:rPr>
          <w:rFonts w:ascii="Oslo Sans Office" w:hAnsi="Oslo Sans Office"/>
          <w:spacing w:val="-7"/>
          <w:sz w:val="20"/>
          <w:szCs w:val="20"/>
        </w:rPr>
        <w:t xml:space="preserve"> </w:t>
      </w:r>
      <w:r w:rsidRPr="006459D7">
        <w:rPr>
          <w:rFonts w:ascii="Oslo Sans Office" w:hAnsi="Oslo Sans Office"/>
          <w:spacing w:val="-2"/>
          <w:sz w:val="20"/>
          <w:szCs w:val="20"/>
        </w:rPr>
        <w:t>Frogner</w:t>
      </w:r>
      <w:r w:rsidRPr="006459D7">
        <w:rPr>
          <w:rFonts w:ascii="Oslo Sans Office" w:hAnsi="Oslo Sans Office"/>
          <w:sz w:val="20"/>
          <w:szCs w:val="20"/>
        </w:rPr>
        <w:tab/>
      </w:r>
      <w:r w:rsidRPr="006459D7">
        <w:rPr>
          <w:rFonts w:ascii="Oslo Sans Office" w:hAnsi="Oslo Sans Office"/>
          <w:spacing w:val="-2"/>
          <w:sz w:val="20"/>
          <w:szCs w:val="20"/>
        </w:rPr>
        <w:t>Leietaker</w:t>
      </w:r>
    </w:p>
    <w:p w14:paraId="26490FE8" w14:textId="77777777" w:rsidR="007B5DED" w:rsidRPr="006459D7" w:rsidRDefault="007B5DED" w:rsidP="007B5DED">
      <w:pPr>
        <w:pStyle w:val="Brdtekst"/>
        <w:rPr>
          <w:rFonts w:ascii="Oslo Sans Office" w:hAnsi="Oslo Sans Office"/>
          <w:sz w:val="20"/>
          <w:szCs w:val="20"/>
        </w:rPr>
      </w:pPr>
    </w:p>
    <w:p w14:paraId="5BF3FCAA" w14:textId="77777777" w:rsidR="007B5DED" w:rsidRPr="006459D7" w:rsidRDefault="007B5DED" w:rsidP="007B5DED">
      <w:pPr>
        <w:pStyle w:val="Brdtekst"/>
        <w:spacing w:before="273"/>
        <w:rPr>
          <w:rFonts w:ascii="Oslo Sans Office" w:hAnsi="Oslo Sans Office"/>
          <w:sz w:val="20"/>
          <w:szCs w:val="20"/>
        </w:rPr>
      </w:pPr>
    </w:p>
    <w:p w14:paraId="6922B2E4" w14:textId="77777777" w:rsidR="009F5837" w:rsidRPr="006459D7" w:rsidRDefault="009F5837" w:rsidP="009F5837">
      <w:pPr>
        <w:pStyle w:val="Brdtekst"/>
        <w:rPr>
          <w:rFonts w:ascii="Oslo Sans Office" w:hAnsi="Oslo Sans Office"/>
          <w:sz w:val="20"/>
          <w:szCs w:val="20"/>
        </w:rPr>
      </w:pPr>
    </w:p>
    <w:sectPr w:rsidR="009F5837" w:rsidRPr="006459D7" w:rsidSect="00E80CF4">
      <w:footerReference w:type="default" r:id="rId13"/>
      <w:headerReference w:type="first" r:id="rId14"/>
      <w:footerReference w:type="first" r:id="rId15"/>
      <w:pgSz w:w="11906" w:h="16838"/>
      <w:pgMar w:top="1219" w:right="1338" w:bottom="2245" w:left="1298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BABCE" w14:textId="77777777" w:rsidR="00A9251D" w:rsidRDefault="00A9251D" w:rsidP="005D093C">
      <w:pPr>
        <w:spacing w:after="0" w:line="240" w:lineRule="auto"/>
      </w:pPr>
      <w:r>
        <w:separator/>
      </w:r>
    </w:p>
  </w:endnote>
  <w:endnote w:type="continuationSeparator" w:id="0">
    <w:p w14:paraId="3EBB4FB1" w14:textId="77777777" w:rsidR="00A9251D" w:rsidRDefault="00A9251D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6D4A29C1-52E0-4D03-ABAF-14375B5FCE33}"/>
    <w:embedBold r:id="rId2" w:fontKey="{599B3BBB-85E9-4675-9EE4-845634A2D139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3" w:fontKey="{70C903B3-8BAF-41DB-80E3-517FC01290A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3550"/>
      <w:gridCol w:w="3254"/>
      <w:gridCol w:w="2978"/>
    </w:tblGrid>
    <w:tr w:rsidR="007B5DED" w:rsidRPr="00DE1938" w14:paraId="4017FCA5" w14:textId="77777777" w:rsidTr="00D00E73">
      <w:tc>
        <w:tcPr>
          <w:tcW w:w="3395" w:type="dxa"/>
        </w:tcPr>
        <w:p w14:paraId="2582809C" w14:textId="77777777" w:rsidR="007B5DED" w:rsidRDefault="007B5DED" w:rsidP="007B5DED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Oslo kommune</w:t>
          </w:r>
        </w:p>
        <w:p w14:paraId="1A8CAF46" w14:textId="77777777" w:rsidR="007B5DED" w:rsidRPr="00DE1938" w:rsidRDefault="007B5DED" w:rsidP="007B5DED">
          <w:pPr>
            <w:pStyle w:val="Bunntekst"/>
            <w:rPr>
              <w:rStyle w:val="Sterk"/>
            </w:rPr>
          </w:pPr>
          <w:r>
            <w:rPr>
              <w:rStyle w:val="Sterk"/>
            </w:rPr>
            <w:t>Bydel Frogner</w:t>
          </w:r>
        </w:p>
        <w:p w14:paraId="222CD8AA" w14:textId="77777777" w:rsidR="007B5DED" w:rsidRPr="00DE1938" w:rsidRDefault="007B5DED" w:rsidP="007B5DED">
          <w:pPr>
            <w:pStyle w:val="Bunntekst"/>
            <w:rPr>
              <w:rStyle w:val="Sterk"/>
            </w:rPr>
          </w:pPr>
        </w:p>
      </w:tc>
      <w:tc>
        <w:tcPr>
          <w:tcW w:w="3113" w:type="dxa"/>
        </w:tcPr>
        <w:p w14:paraId="2D80A922" w14:textId="77777777" w:rsidR="007B5DED" w:rsidRPr="00DE1938" w:rsidRDefault="007B5DED" w:rsidP="007B5DED">
          <w:pPr>
            <w:pStyle w:val="Bunntekst"/>
          </w:pPr>
          <w:r w:rsidRPr="00DE1938">
            <w:t>Besøksadresse:</w:t>
          </w:r>
        </w:p>
        <w:p w14:paraId="3BE539BF" w14:textId="77777777" w:rsidR="007B5DED" w:rsidRDefault="007B5DED" w:rsidP="007B5DED">
          <w:pPr>
            <w:pStyle w:val="Bunntekst"/>
          </w:pPr>
          <w:r w:rsidRPr="007A39E5">
            <w:t>Drammensveien 60, 0271 Oslo</w:t>
          </w:r>
        </w:p>
        <w:p w14:paraId="63E5174C" w14:textId="77777777" w:rsidR="007B5DED" w:rsidRPr="00DE1938" w:rsidRDefault="007B5DED" w:rsidP="007B5DED">
          <w:pPr>
            <w:pStyle w:val="Bunntekst"/>
          </w:pPr>
          <w:r w:rsidRPr="00DE1938">
            <w:t>Postadresse:</w:t>
          </w:r>
        </w:p>
        <w:p w14:paraId="66BBA050" w14:textId="77777777" w:rsidR="007B5DED" w:rsidRPr="00DE1938" w:rsidRDefault="007B5DED" w:rsidP="007B5DED">
          <w:pPr>
            <w:pStyle w:val="Bunntekst"/>
          </w:pPr>
          <w:r w:rsidRPr="00B80824">
            <w:t>Postboks 2400 Solli</w:t>
          </w:r>
          <w:r>
            <w:t xml:space="preserve">, </w:t>
          </w:r>
          <w:r w:rsidRPr="00B80824">
            <w:t>0201 OSLO</w:t>
          </w:r>
        </w:p>
      </w:tc>
      <w:tc>
        <w:tcPr>
          <w:tcW w:w="2849" w:type="dxa"/>
        </w:tcPr>
        <w:p w14:paraId="470217DF" w14:textId="77777777" w:rsidR="007B5DED" w:rsidRPr="00DE1938" w:rsidRDefault="007B5DED" w:rsidP="007B5DED">
          <w:pPr>
            <w:pStyle w:val="Bunntekst"/>
          </w:pPr>
          <w:r w:rsidRPr="00DE1938">
            <w:t xml:space="preserve">Telefon: </w:t>
          </w:r>
          <w:hyperlink r:id="rId1" w:history="1">
            <w:r w:rsidRPr="00EC0CD3">
              <w:rPr>
                <w:rStyle w:val="Hyperkobling"/>
              </w:rPr>
              <w:t>21 80 21 80</w:t>
            </w:r>
          </w:hyperlink>
        </w:p>
        <w:p w14:paraId="365A94B0" w14:textId="77777777" w:rsidR="007B5DED" w:rsidRPr="00DE1938" w:rsidRDefault="007B5DED" w:rsidP="007B5DED">
          <w:pPr>
            <w:pStyle w:val="Bunntekst"/>
          </w:pPr>
          <w:r w:rsidRPr="00DE1938">
            <w:t>postmottak@</w:t>
          </w:r>
          <w:r>
            <w:t>bfr</w:t>
          </w:r>
          <w:r w:rsidRPr="00DE1938">
            <w:t>.oslo.kommune.no</w:t>
          </w:r>
        </w:p>
        <w:p w14:paraId="4C06F323" w14:textId="77777777" w:rsidR="007B5DED" w:rsidRPr="00DE1938" w:rsidRDefault="007B5DED" w:rsidP="007B5DED">
          <w:pPr>
            <w:pStyle w:val="Bunntekst"/>
          </w:pPr>
          <w:r w:rsidRPr="00DE1938">
            <w:t xml:space="preserve">Org. </w:t>
          </w:r>
          <w:r>
            <w:t>n</w:t>
          </w:r>
          <w:r w:rsidRPr="00DE1938">
            <w:t xml:space="preserve">r.: </w:t>
          </w:r>
          <w:r w:rsidRPr="00F321DF">
            <w:t>874 778 702</w:t>
          </w:r>
        </w:p>
        <w:p w14:paraId="41AA5F54" w14:textId="77777777" w:rsidR="007B5DED" w:rsidRPr="00DE1938" w:rsidRDefault="007B5DED" w:rsidP="007B5DED">
          <w:pPr>
            <w:pStyle w:val="Bunntekst"/>
          </w:pPr>
          <w:r w:rsidRPr="00DE1938">
            <w:t>oslo.kommune.no</w:t>
          </w:r>
        </w:p>
      </w:tc>
    </w:tr>
  </w:tbl>
  <w:p w14:paraId="2634FF90" w14:textId="63FE1542" w:rsidR="005D093C" w:rsidRPr="007B5DED" w:rsidRDefault="005D093C" w:rsidP="007B5DE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7B64" w14:textId="77777777" w:rsidR="007B5DED" w:rsidRDefault="006C5563">
    <w:pPr>
      <w:pStyle w:val="Bunntekst"/>
    </w:pPr>
    <w:r>
      <w:rPr>
        <w:noProof/>
        <w:color w:val="034B45" w:themeColor="accent1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3F8DECFC" wp14:editId="42C9501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ktangel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55E2263" id="Rektangel 77" o:spid="_x0000_s1026" style="position:absolute;margin-left:0;margin-top:0;width:579.9pt;height:750.3pt;z-index:25167001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c19328 [1614]" strokeweight="1.25pt">
              <w10:wrap anchorx="page" anchory="page"/>
            </v:rect>
          </w:pict>
        </mc:Fallback>
      </mc:AlternateContent>
    </w:r>
    <w:r>
      <w:rPr>
        <w:color w:val="034B45" w:themeColor="accent1"/>
      </w:rPr>
      <w:t xml:space="preserve"> </w:t>
    </w:r>
  </w:p>
  <w:tbl>
    <w:tblPr>
      <w:tblStyle w:val="Tabellrutenett"/>
      <w:tblW w:w="978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42" w:type="dxa"/>
      </w:tblCellMar>
      <w:tblLook w:val="0400" w:firstRow="0" w:lastRow="0" w:firstColumn="0" w:lastColumn="0" w:noHBand="0" w:noVBand="1"/>
    </w:tblPr>
    <w:tblGrid>
      <w:gridCol w:w="3550"/>
      <w:gridCol w:w="3254"/>
      <w:gridCol w:w="2978"/>
    </w:tblGrid>
    <w:tr w:rsidR="007B5DED" w:rsidRPr="00DE1938" w14:paraId="1FBAAF99" w14:textId="77777777" w:rsidTr="00D00E73">
      <w:tc>
        <w:tcPr>
          <w:tcW w:w="3395" w:type="dxa"/>
        </w:tcPr>
        <w:p w14:paraId="39EA80F9" w14:textId="77777777" w:rsidR="007B5DED" w:rsidRDefault="007B5DED" w:rsidP="007B5DED">
          <w:pPr>
            <w:pStyle w:val="Bunntekst"/>
            <w:rPr>
              <w:rStyle w:val="Sterk"/>
            </w:rPr>
          </w:pPr>
          <w:r w:rsidRPr="00DE1938">
            <w:rPr>
              <w:rStyle w:val="Sterk"/>
            </w:rPr>
            <w:t>Oslo kommune</w:t>
          </w:r>
        </w:p>
        <w:p w14:paraId="74629B88" w14:textId="77777777" w:rsidR="007B5DED" w:rsidRPr="00DE1938" w:rsidRDefault="007B5DED" w:rsidP="007B5DED">
          <w:pPr>
            <w:pStyle w:val="Bunntekst"/>
            <w:rPr>
              <w:rStyle w:val="Sterk"/>
            </w:rPr>
          </w:pPr>
          <w:r>
            <w:rPr>
              <w:rStyle w:val="Sterk"/>
            </w:rPr>
            <w:t>Bydel Frogner</w:t>
          </w:r>
        </w:p>
        <w:p w14:paraId="05F5B0C3" w14:textId="77777777" w:rsidR="007B5DED" w:rsidRPr="00DE1938" w:rsidRDefault="007B5DED" w:rsidP="007B5DED">
          <w:pPr>
            <w:pStyle w:val="Bunntekst"/>
            <w:rPr>
              <w:rStyle w:val="Sterk"/>
            </w:rPr>
          </w:pPr>
        </w:p>
      </w:tc>
      <w:tc>
        <w:tcPr>
          <w:tcW w:w="3113" w:type="dxa"/>
        </w:tcPr>
        <w:p w14:paraId="3D8AE229" w14:textId="77777777" w:rsidR="007B5DED" w:rsidRPr="00DE1938" w:rsidRDefault="007B5DED" w:rsidP="007B5DED">
          <w:pPr>
            <w:pStyle w:val="Bunntekst"/>
          </w:pPr>
          <w:r w:rsidRPr="00DE1938">
            <w:t>Besøksadresse:</w:t>
          </w:r>
        </w:p>
        <w:p w14:paraId="14131703" w14:textId="77777777" w:rsidR="007B5DED" w:rsidRDefault="007B5DED" w:rsidP="007B5DED">
          <w:pPr>
            <w:pStyle w:val="Bunntekst"/>
          </w:pPr>
          <w:r w:rsidRPr="007A39E5">
            <w:t>Drammensveien 60, 0271 Oslo</w:t>
          </w:r>
        </w:p>
        <w:p w14:paraId="3B6698F2" w14:textId="77777777" w:rsidR="007B5DED" w:rsidRPr="00DE1938" w:rsidRDefault="007B5DED" w:rsidP="007B5DED">
          <w:pPr>
            <w:pStyle w:val="Bunntekst"/>
          </w:pPr>
          <w:r w:rsidRPr="00DE1938">
            <w:t>Postadresse:</w:t>
          </w:r>
        </w:p>
        <w:p w14:paraId="6A0640FF" w14:textId="77777777" w:rsidR="007B5DED" w:rsidRPr="00DE1938" w:rsidRDefault="007B5DED" w:rsidP="007B5DED">
          <w:pPr>
            <w:pStyle w:val="Bunntekst"/>
          </w:pPr>
          <w:r w:rsidRPr="00B80824">
            <w:t>Postboks 2400 Solli</w:t>
          </w:r>
          <w:r>
            <w:t xml:space="preserve">, </w:t>
          </w:r>
          <w:r w:rsidRPr="00B80824">
            <w:t>0201 OSLO</w:t>
          </w:r>
        </w:p>
      </w:tc>
      <w:tc>
        <w:tcPr>
          <w:tcW w:w="2849" w:type="dxa"/>
        </w:tcPr>
        <w:p w14:paraId="0CF8629D" w14:textId="77777777" w:rsidR="007B5DED" w:rsidRPr="00DE1938" w:rsidRDefault="007B5DED" w:rsidP="007B5DED">
          <w:pPr>
            <w:pStyle w:val="Bunntekst"/>
          </w:pPr>
          <w:r w:rsidRPr="00DE1938">
            <w:t xml:space="preserve">Telefon: </w:t>
          </w:r>
          <w:hyperlink r:id="rId1" w:history="1">
            <w:r w:rsidRPr="00EC0CD3">
              <w:rPr>
                <w:rStyle w:val="Hyperkobling"/>
              </w:rPr>
              <w:t>21 80 21 80</w:t>
            </w:r>
          </w:hyperlink>
        </w:p>
        <w:p w14:paraId="2FEBCAB2" w14:textId="77777777" w:rsidR="007B5DED" w:rsidRPr="00DE1938" w:rsidRDefault="007B5DED" w:rsidP="007B5DED">
          <w:pPr>
            <w:pStyle w:val="Bunntekst"/>
          </w:pPr>
          <w:r w:rsidRPr="00DE1938">
            <w:t>postmottak@</w:t>
          </w:r>
          <w:r>
            <w:t>bfr</w:t>
          </w:r>
          <w:r w:rsidRPr="00DE1938">
            <w:t>.oslo.kommune.no</w:t>
          </w:r>
        </w:p>
        <w:p w14:paraId="03CBE835" w14:textId="77777777" w:rsidR="007B5DED" w:rsidRPr="00DE1938" w:rsidRDefault="007B5DED" w:rsidP="007B5DED">
          <w:pPr>
            <w:pStyle w:val="Bunntekst"/>
          </w:pPr>
          <w:r w:rsidRPr="00DE1938">
            <w:t xml:space="preserve">Org. </w:t>
          </w:r>
          <w:r>
            <w:t>n</w:t>
          </w:r>
          <w:r w:rsidRPr="00DE1938">
            <w:t xml:space="preserve">r.: </w:t>
          </w:r>
          <w:r w:rsidRPr="00F321DF">
            <w:t>874 778 702</w:t>
          </w:r>
        </w:p>
        <w:p w14:paraId="4097EF0D" w14:textId="77777777" w:rsidR="007B5DED" w:rsidRPr="00DE1938" w:rsidRDefault="007B5DED" w:rsidP="007B5DED">
          <w:pPr>
            <w:pStyle w:val="Bunntekst"/>
          </w:pPr>
          <w:r w:rsidRPr="00DE1938">
            <w:t>oslo.kommune.no</w:t>
          </w:r>
        </w:p>
      </w:tc>
    </w:tr>
  </w:tbl>
  <w:p w14:paraId="032F6B9C" w14:textId="7E48548C" w:rsidR="00D44A50" w:rsidRDefault="00D44A5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EB84" w14:textId="77777777" w:rsidR="00A9251D" w:rsidRDefault="00A9251D" w:rsidP="005D093C">
      <w:pPr>
        <w:spacing w:after="0" w:line="240" w:lineRule="auto"/>
      </w:pPr>
      <w:r>
        <w:separator/>
      </w:r>
    </w:p>
  </w:footnote>
  <w:footnote w:type="continuationSeparator" w:id="0">
    <w:p w14:paraId="72242DC8" w14:textId="77777777" w:rsidR="00A9251D" w:rsidRDefault="00A9251D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1D4E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6704" behindDoc="1" locked="0" layoutInCell="1" allowOverlap="1" wp14:anchorId="5B35BA2C" wp14:editId="37340805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C736E"/>
    <w:multiLevelType w:val="hybridMultilevel"/>
    <w:tmpl w:val="128624F6"/>
    <w:lvl w:ilvl="0" w:tplc="5E4A988C">
      <w:start w:val="1"/>
      <w:numFmt w:val="decimal"/>
      <w:lvlText w:val="%1."/>
      <w:lvlJc w:val="left"/>
      <w:pPr>
        <w:ind w:left="731" w:hanging="57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BC18606A">
      <w:numFmt w:val="bullet"/>
      <w:lvlText w:val="•"/>
      <w:lvlJc w:val="left"/>
      <w:pPr>
        <w:ind w:left="1656" w:hanging="572"/>
      </w:pPr>
      <w:rPr>
        <w:rFonts w:hint="default"/>
        <w:lang w:val="nn-NO" w:eastAsia="en-US" w:bidi="ar-SA"/>
      </w:rPr>
    </w:lvl>
    <w:lvl w:ilvl="2" w:tplc="4D762D94">
      <w:numFmt w:val="bullet"/>
      <w:lvlText w:val="•"/>
      <w:lvlJc w:val="left"/>
      <w:pPr>
        <w:ind w:left="2572" w:hanging="572"/>
      </w:pPr>
      <w:rPr>
        <w:rFonts w:hint="default"/>
        <w:lang w:val="nn-NO" w:eastAsia="en-US" w:bidi="ar-SA"/>
      </w:rPr>
    </w:lvl>
    <w:lvl w:ilvl="3" w:tplc="02D286D6">
      <w:numFmt w:val="bullet"/>
      <w:lvlText w:val="•"/>
      <w:lvlJc w:val="left"/>
      <w:pPr>
        <w:ind w:left="3488" w:hanging="572"/>
      </w:pPr>
      <w:rPr>
        <w:rFonts w:hint="default"/>
        <w:lang w:val="nn-NO" w:eastAsia="en-US" w:bidi="ar-SA"/>
      </w:rPr>
    </w:lvl>
    <w:lvl w:ilvl="4" w:tplc="5508AB42">
      <w:numFmt w:val="bullet"/>
      <w:lvlText w:val="•"/>
      <w:lvlJc w:val="left"/>
      <w:pPr>
        <w:ind w:left="4404" w:hanging="572"/>
      </w:pPr>
      <w:rPr>
        <w:rFonts w:hint="default"/>
        <w:lang w:val="nn-NO" w:eastAsia="en-US" w:bidi="ar-SA"/>
      </w:rPr>
    </w:lvl>
    <w:lvl w:ilvl="5" w:tplc="B15CB37E">
      <w:numFmt w:val="bullet"/>
      <w:lvlText w:val="•"/>
      <w:lvlJc w:val="left"/>
      <w:pPr>
        <w:ind w:left="5320" w:hanging="572"/>
      </w:pPr>
      <w:rPr>
        <w:rFonts w:hint="default"/>
        <w:lang w:val="nn-NO" w:eastAsia="en-US" w:bidi="ar-SA"/>
      </w:rPr>
    </w:lvl>
    <w:lvl w:ilvl="6" w:tplc="9B582D7A">
      <w:numFmt w:val="bullet"/>
      <w:lvlText w:val="•"/>
      <w:lvlJc w:val="left"/>
      <w:pPr>
        <w:ind w:left="6236" w:hanging="572"/>
      </w:pPr>
      <w:rPr>
        <w:rFonts w:hint="default"/>
        <w:lang w:val="nn-NO" w:eastAsia="en-US" w:bidi="ar-SA"/>
      </w:rPr>
    </w:lvl>
    <w:lvl w:ilvl="7" w:tplc="1864FC92">
      <w:numFmt w:val="bullet"/>
      <w:lvlText w:val="•"/>
      <w:lvlJc w:val="left"/>
      <w:pPr>
        <w:ind w:left="7152" w:hanging="572"/>
      </w:pPr>
      <w:rPr>
        <w:rFonts w:hint="default"/>
        <w:lang w:val="nn-NO" w:eastAsia="en-US" w:bidi="ar-SA"/>
      </w:rPr>
    </w:lvl>
    <w:lvl w:ilvl="8" w:tplc="F5CEA52A">
      <w:numFmt w:val="bullet"/>
      <w:lvlText w:val="•"/>
      <w:lvlJc w:val="left"/>
      <w:pPr>
        <w:ind w:left="8068" w:hanging="572"/>
      </w:pPr>
      <w:rPr>
        <w:rFonts w:hint="default"/>
        <w:lang w:val="nn-NO" w:eastAsia="en-US" w:bidi="ar-SA"/>
      </w:rPr>
    </w:lvl>
  </w:abstractNum>
  <w:abstractNum w:abstractNumId="1" w15:restartNumberingAfterBreak="0">
    <w:nsid w:val="28F90E92"/>
    <w:multiLevelType w:val="hybridMultilevel"/>
    <w:tmpl w:val="2D4E594A"/>
    <w:lvl w:ilvl="0" w:tplc="E0CA3BE0"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69BA9AF8">
      <w:numFmt w:val="bullet"/>
      <w:lvlText w:val="•"/>
      <w:lvlJc w:val="left"/>
      <w:pPr>
        <w:ind w:left="1782" w:hanging="360"/>
      </w:pPr>
      <w:rPr>
        <w:rFonts w:hint="default"/>
        <w:lang w:val="nn-NO" w:eastAsia="en-US" w:bidi="ar-SA"/>
      </w:rPr>
    </w:lvl>
    <w:lvl w:ilvl="2" w:tplc="989051F0">
      <w:numFmt w:val="bullet"/>
      <w:lvlText w:val="•"/>
      <w:lvlJc w:val="left"/>
      <w:pPr>
        <w:ind w:left="2684" w:hanging="360"/>
      </w:pPr>
      <w:rPr>
        <w:rFonts w:hint="default"/>
        <w:lang w:val="nn-NO" w:eastAsia="en-US" w:bidi="ar-SA"/>
      </w:rPr>
    </w:lvl>
    <w:lvl w:ilvl="3" w:tplc="C3424A0E">
      <w:numFmt w:val="bullet"/>
      <w:lvlText w:val="•"/>
      <w:lvlJc w:val="left"/>
      <w:pPr>
        <w:ind w:left="3586" w:hanging="360"/>
      </w:pPr>
      <w:rPr>
        <w:rFonts w:hint="default"/>
        <w:lang w:val="nn-NO" w:eastAsia="en-US" w:bidi="ar-SA"/>
      </w:rPr>
    </w:lvl>
    <w:lvl w:ilvl="4" w:tplc="7D464F96">
      <w:numFmt w:val="bullet"/>
      <w:lvlText w:val="•"/>
      <w:lvlJc w:val="left"/>
      <w:pPr>
        <w:ind w:left="4488" w:hanging="360"/>
      </w:pPr>
      <w:rPr>
        <w:rFonts w:hint="default"/>
        <w:lang w:val="nn-NO" w:eastAsia="en-US" w:bidi="ar-SA"/>
      </w:rPr>
    </w:lvl>
    <w:lvl w:ilvl="5" w:tplc="C32CEE9A">
      <w:numFmt w:val="bullet"/>
      <w:lvlText w:val="•"/>
      <w:lvlJc w:val="left"/>
      <w:pPr>
        <w:ind w:left="5390" w:hanging="360"/>
      </w:pPr>
      <w:rPr>
        <w:rFonts w:hint="default"/>
        <w:lang w:val="nn-NO" w:eastAsia="en-US" w:bidi="ar-SA"/>
      </w:rPr>
    </w:lvl>
    <w:lvl w:ilvl="6" w:tplc="16EA7856">
      <w:numFmt w:val="bullet"/>
      <w:lvlText w:val="•"/>
      <w:lvlJc w:val="left"/>
      <w:pPr>
        <w:ind w:left="6292" w:hanging="360"/>
      </w:pPr>
      <w:rPr>
        <w:rFonts w:hint="default"/>
        <w:lang w:val="nn-NO" w:eastAsia="en-US" w:bidi="ar-SA"/>
      </w:rPr>
    </w:lvl>
    <w:lvl w:ilvl="7" w:tplc="F3FEDB06">
      <w:numFmt w:val="bullet"/>
      <w:lvlText w:val="•"/>
      <w:lvlJc w:val="left"/>
      <w:pPr>
        <w:ind w:left="7194" w:hanging="360"/>
      </w:pPr>
      <w:rPr>
        <w:rFonts w:hint="default"/>
        <w:lang w:val="nn-NO" w:eastAsia="en-US" w:bidi="ar-SA"/>
      </w:rPr>
    </w:lvl>
    <w:lvl w:ilvl="8" w:tplc="0D18C0FE">
      <w:numFmt w:val="bullet"/>
      <w:lvlText w:val="•"/>
      <w:lvlJc w:val="left"/>
      <w:pPr>
        <w:ind w:left="8096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80C05"/>
    <w:multiLevelType w:val="hybridMultilevel"/>
    <w:tmpl w:val="82EC0C4C"/>
    <w:lvl w:ilvl="0" w:tplc="16F64D7A">
      <w:start w:val="4"/>
      <w:numFmt w:val="decimal"/>
      <w:lvlText w:val="%1."/>
      <w:lvlJc w:val="left"/>
      <w:pPr>
        <w:ind w:left="724" w:hanging="5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DB4A2868">
      <w:start w:val="1"/>
      <w:numFmt w:val="lowerLetter"/>
      <w:lvlText w:val="%2."/>
      <w:lvlJc w:val="left"/>
      <w:pPr>
        <w:ind w:left="724" w:hanging="5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2" w:tplc="A9D83296">
      <w:numFmt w:val="bullet"/>
      <w:lvlText w:val="•"/>
      <w:lvlJc w:val="left"/>
      <w:pPr>
        <w:ind w:left="2556" w:hanging="564"/>
      </w:pPr>
      <w:rPr>
        <w:rFonts w:hint="default"/>
        <w:lang w:val="nn-NO" w:eastAsia="en-US" w:bidi="ar-SA"/>
      </w:rPr>
    </w:lvl>
    <w:lvl w:ilvl="3" w:tplc="FD66D2DE">
      <w:numFmt w:val="bullet"/>
      <w:lvlText w:val="•"/>
      <w:lvlJc w:val="left"/>
      <w:pPr>
        <w:ind w:left="3474" w:hanging="564"/>
      </w:pPr>
      <w:rPr>
        <w:rFonts w:hint="default"/>
        <w:lang w:val="nn-NO" w:eastAsia="en-US" w:bidi="ar-SA"/>
      </w:rPr>
    </w:lvl>
    <w:lvl w:ilvl="4" w:tplc="0A0A6F7E">
      <w:numFmt w:val="bullet"/>
      <w:lvlText w:val="•"/>
      <w:lvlJc w:val="left"/>
      <w:pPr>
        <w:ind w:left="4392" w:hanging="564"/>
      </w:pPr>
      <w:rPr>
        <w:rFonts w:hint="default"/>
        <w:lang w:val="nn-NO" w:eastAsia="en-US" w:bidi="ar-SA"/>
      </w:rPr>
    </w:lvl>
    <w:lvl w:ilvl="5" w:tplc="A290DCAA">
      <w:numFmt w:val="bullet"/>
      <w:lvlText w:val="•"/>
      <w:lvlJc w:val="left"/>
      <w:pPr>
        <w:ind w:left="5310" w:hanging="564"/>
      </w:pPr>
      <w:rPr>
        <w:rFonts w:hint="default"/>
        <w:lang w:val="nn-NO" w:eastAsia="en-US" w:bidi="ar-SA"/>
      </w:rPr>
    </w:lvl>
    <w:lvl w:ilvl="6" w:tplc="1E7E1B40">
      <w:numFmt w:val="bullet"/>
      <w:lvlText w:val="•"/>
      <w:lvlJc w:val="left"/>
      <w:pPr>
        <w:ind w:left="6228" w:hanging="564"/>
      </w:pPr>
      <w:rPr>
        <w:rFonts w:hint="default"/>
        <w:lang w:val="nn-NO" w:eastAsia="en-US" w:bidi="ar-SA"/>
      </w:rPr>
    </w:lvl>
    <w:lvl w:ilvl="7" w:tplc="C93221BA">
      <w:numFmt w:val="bullet"/>
      <w:lvlText w:val="•"/>
      <w:lvlJc w:val="left"/>
      <w:pPr>
        <w:ind w:left="7146" w:hanging="564"/>
      </w:pPr>
      <w:rPr>
        <w:rFonts w:hint="default"/>
        <w:lang w:val="nn-NO" w:eastAsia="en-US" w:bidi="ar-SA"/>
      </w:rPr>
    </w:lvl>
    <w:lvl w:ilvl="8" w:tplc="20163766">
      <w:numFmt w:val="bullet"/>
      <w:lvlText w:val="•"/>
      <w:lvlJc w:val="left"/>
      <w:pPr>
        <w:ind w:left="8064" w:hanging="564"/>
      </w:pPr>
      <w:rPr>
        <w:rFonts w:hint="default"/>
        <w:lang w:val="nn-NO" w:eastAsia="en-US" w:bidi="ar-SA"/>
      </w:rPr>
    </w:lvl>
  </w:abstractNum>
  <w:num w:numId="1" w16cid:durableId="282855996">
    <w:abstractNumId w:val="2"/>
  </w:num>
  <w:num w:numId="2" w16cid:durableId="817957715">
    <w:abstractNumId w:val="0"/>
  </w:num>
  <w:num w:numId="3" w16cid:durableId="1987783024">
    <w:abstractNumId w:val="3"/>
  </w:num>
  <w:num w:numId="4" w16cid:durableId="633173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37"/>
    <w:rsid w:val="000119BE"/>
    <w:rsid w:val="00066012"/>
    <w:rsid w:val="00076554"/>
    <w:rsid w:val="00081B99"/>
    <w:rsid w:val="00095EC1"/>
    <w:rsid w:val="000F62B1"/>
    <w:rsid w:val="00174721"/>
    <w:rsid w:val="00186573"/>
    <w:rsid w:val="001F112F"/>
    <w:rsid w:val="001F18CF"/>
    <w:rsid w:val="00247C22"/>
    <w:rsid w:val="0025699D"/>
    <w:rsid w:val="0028214F"/>
    <w:rsid w:val="00325D57"/>
    <w:rsid w:val="00350B6D"/>
    <w:rsid w:val="003B31E4"/>
    <w:rsid w:val="00442E77"/>
    <w:rsid w:val="00466574"/>
    <w:rsid w:val="00483FE0"/>
    <w:rsid w:val="004926E7"/>
    <w:rsid w:val="004B6945"/>
    <w:rsid w:val="0051342B"/>
    <w:rsid w:val="0055183B"/>
    <w:rsid w:val="00560D31"/>
    <w:rsid w:val="00567104"/>
    <w:rsid w:val="0057006B"/>
    <w:rsid w:val="005812E4"/>
    <w:rsid w:val="00593457"/>
    <w:rsid w:val="00595FDC"/>
    <w:rsid w:val="005B36A5"/>
    <w:rsid w:val="005D093C"/>
    <w:rsid w:val="00620D1E"/>
    <w:rsid w:val="006459D7"/>
    <w:rsid w:val="006C5563"/>
    <w:rsid w:val="006E006E"/>
    <w:rsid w:val="006F3E09"/>
    <w:rsid w:val="00727D7C"/>
    <w:rsid w:val="00730975"/>
    <w:rsid w:val="00775569"/>
    <w:rsid w:val="00781147"/>
    <w:rsid w:val="007A1F44"/>
    <w:rsid w:val="007B5DED"/>
    <w:rsid w:val="007D1113"/>
    <w:rsid w:val="007E4B0D"/>
    <w:rsid w:val="007F2274"/>
    <w:rsid w:val="0084782F"/>
    <w:rsid w:val="00894355"/>
    <w:rsid w:val="008D5723"/>
    <w:rsid w:val="009366B4"/>
    <w:rsid w:val="009F5837"/>
    <w:rsid w:val="00A0208E"/>
    <w:rsid w:val="00A63656"/>
    <w:rsid w:val="00A67238"/>
    <w:rsid w:val="00A9251D"/>
    <w:rsid w:val="00AA100D"/>
    <w:rsid w:val="00AE2859"/>
    <w:rsid w:val="00B10DAE"/>
    <w:rsid w:val="00C34D94"/>
    <w:rsid w:val="00C51925"/>
    <w:rsid w:val="00D44A50"/>
    <w:rsid w:val="00D8326C"/>
    <w:rsid w:val="00E51F3C"/>
    <w:rsid w:val="00E80CF4"/>
    <w:rsid w:val="00FC72AE"/>
    <w:rsid w:val="00FD788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46FA0"/>
  <w15:docId w15:val="{1213939F-C6A6-4B34-903B-C052D90B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1"/>
    <w:qFormat/>
    <w:rsid w:val="009F58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n-NO"/>
    </w:rPr>
  </w:style>
  <w:style w:type="character" w:customStyle="1" w:styleId="BrdtekstTegn">
    <w:name w:val="Brødtekst Tegn"/>
    <w:basedOn w:val="Standardskriftforavsnitt"/>
    <w:link w:val="Brdtekst"/>
    <w:uiPriority w:val="1"/>
    <w:rsid w:val="009F5837"/>
    <w:rPr>
      <w:rFonts w:ascii="Times New Roman" w:eastAsia="Times New Roman" w:hAnsi="Times New Roman" w:cs="Times New Roman"/>
      <w:sz w:val="24"/>
      <w:szCs w:val="24"/>
      <w:lang w:val="nn-NO"/>
    </w:rPr>
  </w:style>
  <w:style w:type="paragraph" w:styleId="Listeavsnitt">
    <w:name w:val="List Paragraph"/>
    <w:basedOn w:val="Normal"/>
    <w:uiPriority w:val="1"/>
    <w:qFormat/>
    <w:rsid w:val="009F5837"/>
    <w:pPr>
      <w:widowControl w:val="0"/>
      <w:autoSpaceDE w:val="0"/>
      <w:autoSpaceDN w:val="0"/>
      <w:spacing w:after="0" w:line="240" w:lineRule="auto"/>
      <w:ind w:left="731" w:hanging="572"/>
    </w:pPr>
    <w:rPr>
      <w:rFonts w:ascii="Times New Roman" w:eastAsia="Times New Roman" w:hAnsi="Times New Roman" w:cs="Times New Roman"/>
      <w:sz w:val="22"/>
      <w:lang w:val="nn-NO"/>
    </w:rPr>
  </w:style>
  <w:style w:type="table" w:customStyle="1" w:styleId="TableNormal">
    <w:name w:val="Table Normal"/>
    <w:uiPriority w:val="2"/>
    <w:semiHidden/>
    <w:unhideWhenUsed/>
    <w:qFormat/>
    <w:rsid w:val="009F58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F5837"/>
    <w:pPr>
      <w:widowControl w:val="0"/>
      <w:autoSpaceDE w:val="0"/>
      <w:autoSpaceDN w:val="0"/>
      <w:spacing w:after="0" w:line="251" w:lineRule="exact"/>
    </w:pPr>
    <w:rPr>
      <w:rFonts w:ascii="Times New Roman" w:eastAsia="Times New Roman" w:hAnsi="Times New Roman" w:cs="Times New Roman"/>
      <w:sz w:val="22"/>
      <w:lang w:val="nn-NO"/>
    </w:rPr>
  </w:style>
  <w:style w:type="character" w:styleId="Hyperkobling">
    <w:name w:val="Hyperlink"/>
    <w:basedOn w:val="Standardskriftforavsnitt"/>
    <w:uiPriority w:val="99"/>
    <w:unhideWhenUsed/>
    <w:rsid w:val="009F5837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B3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bfr.oslo.kommune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bfr.oslo.kommune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tel:21802180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tel:2180218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R359811\AppData\Local\Temp\1ac373c2-0312-4a0c-964c-9f090a9c17a3_Oslo-brevmal%20(1).zip.7a3\Oslo%20brevmal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6DE96E84645A418EF3E0113B446AA4" ma:contentTypeVersion="17" ma:contentTypeDescription="Opprett et nytt dokument." ma:contentTypeScope="" ma:versionID="7efcb99b81b2b96c42f0232624d8c794">
  <xsd:schema xmlns:xsd="http://www.w3.org/2001/XMLSchema" xmlns:xs="http://www.w3.org/2001/XMLSchema" xmlns:p="http://schemas.microsoft.com/office/2006/metadata/properties" xmlns:ns2="3755d4d6-3135-4349-b8e1-f326f3001de0" xmlns:ns3="284fd098-c85d-4204-ad08-63dfb4f38aba" targetNamespace="http://schemas.microsoft.com/office/2006/metadata/properties" ma:root="true" ma:fieldsID="7b7cd5ba75b5fbef946b73484078932c" ns2:_="" ns3:_="">
    <xsd:import namespace="3755d4d6-3135-4349-b8e1-f326f3001de0"/>
    <xsd:import namespace="284fd098-c85d-4204-ad08-63dfb4f38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5d4d6-3135-4349-b8e1-f326f3001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fd098-c85d-4204-ad08-63dfb4f38a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1f03a88-689f-4d7e-9501-46065c7b3dc5}" ma:internalName="TaxCatchAll" ma:showField="CatchAllData" ma:web="284fd098-c85d-4204-ad08-63dfb4f38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4fd098-c85d-4204-ad08-63dfb4f38aba" xsi:nil="true"/>
    <lcf76f155ced4ddcb4097134ff3c332f xmlns="3755d4d6-3135-4349-b8e1-f326f3001d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387158-EDC3-4394-BDE0-23AB16161873}"/>
</file>

<file path=customXml/itemProps2.xml><?xml version="1.0" encoding="utf-8"?>
<ds:datastoreItem xmlns:ds="http://schemas.openxmlformats.org/officeDocument/2006/customXml" ds:itemID="{EF2AC1A3-F3AD-4EAF-9E2E-E2FB94C30E62}">
  <ds:schemaRefs/>
</ds:datastoreItem>
</file>

<file path=customXml/itemProps3.xml><?xml version="1.0" encoding="utf-8"?>
<ds:datastoreItem xmlns:ds="http://schemas.openxmlformats.org/officeDocument/2006/customXml" ds:itemID="{59EEAE45-5F8E-4098-9DAD-A7393C923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0620B-0F06-4D4B-99A0-CB6C2D90DFBC}">
  <ds:schemaRefs>
    <ds:schemaRef ds:uri="http://schemas.microsoft.com/office/2006/metadata/properties"/>
    <ds:schemaRef ds:uri="http://schemas.microsoft.com/office/infopath/2007/PartnerControls"/>
    <ds:schemaRef ds:uri="284fd098-c85d-4204-ad08-63dfb4f38aba"/>
    <ds:schemaRef ds:uri="3755d4d6-3135-4349-b8e1-f326f3001d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brevmal</Template>
  <TotalTime>81</TotalTime>
  <Pages>5</Pages>
  <Words>1113</Words>
  <Characters>5904</Characters>
  <Application>Microsoft Office Word</Application>
  <DocSecurity>0</DocSecurity>
  <Lines>49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Nammam Wahid Mustafa Mustafa</dc:creator>
  <cp:lastModifiedBy>Nammam Wahid Mustafa Mustafa</cp:lastModifiedBy>
  <cp:revision>15</cp:revision>
  <dcterms:created xsi:type="dcterms:W3CDTF">2024-09-17T11:35:00Z</dcterms:created>
  <dcterms:modified xsi:type="dcterms:W3CDTF">2026-08-19T07:16:00Z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0x010100FB6DE96E84645A418EF3E0113B446AA4</vt:lpwstr>
  </property>
  <property fmtid="{D5CDD505-2E9C-101B-9397-08002B2CF9AE}" pid="4" name="MediaServiceImageTags">
    <vt:lpwstr/>
  </property>
</Properties>
</file>