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255EC207" w:rsidR="005D05D9" w:rsidRDefault="00680CA4" w:rsidP="007E6A34">
      <w:pPr>
        <w:pStyle w:val="Tittel"/>
      </w:pPr>
      <w:r>
        <w:t xml:space="preserve">Bilag 1 -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14F75713" w:rsidR="004F084A" w:rsidRPr="00BD5AA6" w:rsidRDefault="00680CA4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1 - </w:t>
          </w:r>
          <w:r w:rsidR="005D05D9"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3DACE554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80CA4">
      <w:rPr>
        <w:sz w:val="18"/>
        <w:szCs w:val="18"/>
      </w:rPr>
      <w:t xml:space="preserve"> 2025/42906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0CA4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B17BF"/>
    <w:rsid w:val="00BC4956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7D67F-F0FB-4AAE-BB59-16C64435495C}">
  <ds:schemaRefs>
    <ds:schemaRef ds:uri="http://www.w3.org/XML/1998/namespace"/>
    <ds:schemaRef ds:uri="77598291-b422-45c9-a99c-2f50f84ab61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FDA65EA-40DD-4961-9F65-0489F636CDE3}"/>
</file>

<file path=customXml/itemProps4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1</Pages>
  <Words>360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Marianne Strand</cp:lastModifiedBy>
  <cp:revision>4</cp:revision>
  <dcterms:created xsi:type="dcterms:W3CDTF">2023-06-30T11:03:00Z</dcterms:created>
  <dcterms:modified xsi:type="dcterms:W3CDTF">2026-01-28T09:41:00Z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