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C8366" w14:textId="4AE2DF13" w:rsidR="001F7848" w:rsidRDefault="00451518" w:rsidP="00703274">
      <w:pPr>
        <w:pStyle w:val="Tittel"/>
      </w:pPr>
      <w:r>
        <w:t xml:space="preserve">Vedlegg 1 - </w:t>
      </w:r>
      <w:r w:rsidR="001F7848">
        <w:t>Søknadsbrev</w:t>
      </w:r>
    </w:p>
    <w:p w14:paraId="1229D0AD" w14:textId="77777777" w:rsidR="001F7848" w:rsidRDefault="001F7848" w:rsidP="00145FD8"/>
    <w:p w14:paraId="6937308C" w14:textId="01124995" w:rsidR="001F7848" w:rsidRPr="002F411C" w:rsidRDefault="001F7848" w:rsidP="00145FD8">
      <w:r w:rsidRPr="002F411C">
        <w:t>Sykehusinnkjøp HF</w:t>
      </w:r>
      <w:r w:rsidR="009D5513">
        <w:tab/>
      </w:r>
      <w:r w:rsidR="009D5513">
        <w:tab/>
      </w:r>
      <w:r w:rsidR="009D5513">
        <w:tab/>
      </w:r>
      <w:r w:rsidR="009D5513">
        <w:tab/>
      </w:r>
      <w:r w:rsidR="009D5513">
        <w:tab/>
      </w:r>
      <w:r w:rsidR="009D5513">
        <w:tab/>
      </w:r>
      <w:r w:rsidR="009D5513">
        <w:tab/>
      </w:r>
      <w:r w:rsidR="009D5513">
        <w:tab/>
      </w:r>
      <w:r w:rsidR="009D5513" w:rsidRPr="009D5513">
        <w:t>Dato.:</w:t>
      </w:r>
      <w:r w:rsidR="009D5513" w:rsidRPr="00703274">
        <w:rPr>
          <w:sz w:val="18"/>
          <w:szCs w:val="18"/>
        </w:rPr>
        <w:t xml:space="preserve"> </w:t>
      </w:r>
      <w:r w:rsidR="009D5513" w:rsidRPr="009D5513">
        <w:rPr>
          <w:color w:val="1A588E" w:themeColor="background2" w:themeShade="80"/>
        </w:rPr>
        <w:t>[</w:t>
      </w:r>
      <w:proofErr w:type="spellStart"/>
      <w:proofErr w:type="gramStart"/>
      <w:r w:rsidR="009D5513" w:rsidRPr="009D5513">
        <w:rPr>
          <w:color w:val="1A588E" w:themeColor="background2" w:themeShade="80"/>
        </w:rPr>
        <w:t>dd.mm.åååå</w:t>
      </w:r>
      <w:proofErr w:type="spellEnd"/>
      <w:proofErr w:type="gramEnd"/>
      <w:r w:rsidR="009D5513" w:rsidRPr="009D5513">
        <w:rPr>
          <w:color w:val="1A588E" w:themeColor="background2" w:themeShade="80"/>
        </w:rPr>
        <w:t>]</w:t>
      </w:r>
      <w:r w:rsidRPr="002F411C">
        <w:br/>
      </w:r>
      <w:r w:rsidRPr="003B2746">
        <w:t xml:space="preserve">v/ </w:t>
      </w:r>
      <w:r w:rsidR="00EA75D6" w:rsidRPr="003B2746">
        <w:t>Marianne Strand</w:t>
      </w:r>
    </w:p>
    <w:p w14:paraId="054E5171" w14:textId="77777777" w:rsidR="001F7848" w:rsidRDefault="001F7848" w:rsidP="00145FD8"/>
    <w:p w14:paraId="2C1E3C2F" w14:textId="1C8BC62F" w:rsidR="009D5513" w:rsidRPr="003F30B3" w:rsidRDefault="009D5513" w:rsidP="003F30B3">
      <w:pPr>
        <w:jc w:val="center"/>
        <w:rPr>
          <w:rFonts w:asciiTheme="majorHAnsi" w:eastAsiaTheme="majorEastAsia" w:hAnsiTheme="majorHAnsi" w:cstheme="majorBidi"/>
          <w:b/>
          <w:sz w:val="32"/>
          <w:szCs w:val="32"/>
        </w:rPr>
      </w:pPr>
      <w:r w:rsidRPr="003F30B3">
        <w:rPr>
          <w:rFonts w:asciiTheme="majorHAnsi" w:eastAsiaTheme="majorEastAsia" w:hAnsiTheme="majorHAnsi" w:cstheme="majorBidi"/>
          <w:b/>
          <w:sz w:val="32"/>
          <w:szCs w:val="32"/>
        </w:rPr>
        <w:t xml:space="preserve">Forespørsel </w:t>
      </w:r>
      <w:r w:rsidR="0041389E" w:rsidRPr="003F30B3">
        <w:rPr>
          <w:rFonts w:asciiTheme="majorHAnsi" w:eastAsiaTheme="majorEastAsia" w:hAnsiTheme="majorHAnsi" w:cstheme="majorBidi"/>
          <w:b/>
          <w:sz w:val="32"/>
          <w:szCs w:val="32"/>
        </w:rPr>
        <w:t>om deltakelse i dynamisk innkjøpsordning</w:t>
      </w:r>
    </w:p>
    <w:p w14:paraId="289702B7" w14:textId="537A3B87" w:rsidR="001F7848" w:rsidRDefault="006D5435" w:rsidP="003F30B3">
      <w:pPr>
        <w:pStyle w:val="Overskrift1"/>
        <w:jc w:val="center"/>
      </w:pPr>
      <w:r w:rsidRPr="003F30B3">
        <w:t>2025/42906</w:t>
      </w:r>
      <w:r w:rsidR="003F30B3" w:rsidRPr="003F30B3">
        <w:t xml:space="preserve"> – Dynamisk innkjøpsordning for kjøp av ultralydapparater for levering til Helse Vest RHF og Helse Nord RHF</w:t>
      </w:r>
    </w:p>
    <w:p w14:paraId="37EC09AF" w14:textId="77777777" w:rsidR="003F30B3" w:rsidRPr="003F30B3" w:rsidRDefault="003F30B3" w:rsidP="003F30B3"/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1571"/>
        <w:gridCol w:w="7638"/>
      </w:tblGrid>
      <w:tr w:rsidR="00703274" w14:paraId="6E04F9B7" w14:textId="77777777" w:rsidTr="007032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3FFFE9B5" w14:textId="785E4028" w:rsidR="00703274" w:rsidRDefault="00703274" w:rsidP="00145FD8">
            <w:r>
              <w:t>Informasjon</w:t>
            </w:r>
          </w:p>
        </w:tc>
        <w:tc>
          <w:tcPr>
            <w:tcW w:w="7684" w:type="dxa"/>
          </w:tcPr>
          <w:p w14:paraId="57B5A197" w14:textId="458D2A75" w:rsidR="00703274" w:rsidRDefault="00703274" w:rsidP="00145F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Sett inn under</w:t>
            </w:r>
          </w:p>
        </w:tc>
      </w:tr>
      <w:tr w:rsidR="001F7848" w14:paraId="118D6E91" w14:textId="77777777" w:rsidTr="007032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444FF5D4" w14:textId="77777777" w:rsidR="001F7848" w:rsidRDefault="001F7848" w:rsidP="00145FD8">
            <w:r>
              <w:t>Tilbyder</w:t>
            </w:r>
          </w:p>
        </w:tc>
        <w:tc>
          <w:tcPr>
            <w:tcW w:w="7684" w:type="dxa"/>
          </w:tcPr>
          <w:p w14:paraId="4A96AD91" w14:textId="77777777" w:rsidR="001F7848" w:rsidRDefault="001F7848" w:rsidP="00145F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F7848" w14:paraId="4D77E217" w14:textId="77777777" w:rsidTr="007032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79D770D0" w14:textId="77777777" w:rsidR="001F7848" w:rsidRDefault="001F7848" w:rsidP="00145FD8">
            <w:r>
              <w:t>Org.nr</w:t>
            </w:r>
            <w:r>
              <w:tab/>
            </w:r>
          </w:p>
        </w:tc>
        <w:tc>
          <w:tcPr>
            <w:tcW w:w="7684" w:type="dxa"/>
          </w:tcPr>
          <w:p w14:paraId="590FC7FC" w14:textId="77777777" w:rsidR="001F7848" w:rsidRDefault="001F7848" w:rsidP="00145F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F7848" w14:paraId="1FA0CC81" w14:textId="77777777" w:rsidTr="007032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0B297A81" w14:textId="77777777" w:rsidR="001F7848" w:rsidRDefault="001F7848" w:rsidP="00145FD8">
            <w:r>
              <w:t>Kontaktperson</w:t>
            </w:r>
          </w:p>
        </w:tc>
        <w:tc>
          <w:tcPr>
            <w:tcW w:w="7684" w:type="dxa"/>
          </w:tcPr>
          <w:p w14:paraId="514D5ACA" w14:textId="77777777" w:rsidR="001F7848" w:rsidRDefault="001F7848" w:rsidP="00145F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6D23186" w14:textId="53A2A2FE" w:rsidR="001F7848" w:rsidRDefault="001F7848" w:rsidP="00145FD8"/>
    <w:p w14:paraId="78C2D883" w14:textId="783E907B" w:rsidR="001F7848" w:rsidRDefault="001F7848" w:rsidP="00145FD8">
      <w:r>
        <w:t xml:space="preserve">Vi viser til mottatt </w:t>
      </w:r>
      <w:r w:rsidRPr="00457CD7">
        <w:t>k</w:t>
      </w:r>
      <w:r w:rsidR="00580376" w:rsidRPr="00457CD7">
        <w:t>onkurranse</w:t>
      </w:r>
      <w:r w:rsidRPr="00457CD7">
        <w:t>grunnlag</w:t>
      </w:r>
      <w:r>
        <w:t xml:space="preserve">. Vi har gleden av å inngi forespørsel i henhold til de forutsetninger som er gitt i </w:t>
      </w:r>
      <w:r w:rsidRPr="00457CD7">
        <w:t xml:space="preserve">konkurransegrunnlaget </w:t>
      </w:r>
      <w:r>
        <w:t>og tilhørende bilag.</w:t>
      </w:r>
    </w:p>
    <w:p w14:paraId="70B1981F" w14:textId="6EB651E8" w:rsidR="00767E40" w:rsidRPr="00767E40" w:rsidRDefault="00767E40" w:rsidP="00767E40">
      <w:r w:rsidRPr="00767E40">
        <w:t xml:space="preserve">Forespørselen gjelder </w:t>
      </w:r>
      <w:r w:rsidR="00717555">
        <w:t>ultralydapparater</w:t>
      </w:r>
      <w:r w:rsidRPr="00767E40">
        <w:t xml:space="preserve"> i kategorien(e) det er krysset av for: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29"/>
        <w:gridCol w:w="4881"/>
        <w:gridCol w:w="3006"/>
      </w:tblGrid>
      <w:tr w:rsidR="00371173" w14:paraId="73159494" w14:textId="77777777" w:rsidTr="76929F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41F97048" w14:textId="77777777" w:rsidR="00371173" w:rsidRPr="00811BB8" w:rsidRDefault="00371173" w:rsidP="00145FD8">
            <w:pPr>
              <w:rPr>
                <w:b w:val="0"/>
              </w:rPr>
            </w:pPr>
          </w:p>
        </w:tc>
        <w:tc>
          <w:tcPr>
            <w:tcW w:w="4881" w:type="dxa"/>
          </w:tcPr>
          <w:p w14:paraId="19554802" w14:textId="77777777" w:rsidR="00371173" w:rsidRPr="00811BB8" w:rsidRDefault="00371173" w:rsidP="00145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811BB8">
              <w:t>Kategori</w:t>
            </w:r>
          </w:p>
        </w:tc>
        <w:tc>
          <w:tcPr>
            <w:tcW w:w="3006" w:type="dxa"/>
          </w:tcPr>
          <w:p w14:paraId="77B843FF" w14:textId="77777777" w:rsidR="00371173" w:rsidRPr="00811BB8" w:rsidRDefault="00371173" w:rsidP="00145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Vi ønsker å delta</w:t>
            </w:r>
          </w:p>
        </w:tc>
      </w:tr>
      <w:tr w:rsidR="00371173" w14:paraId="3B71CCC1" w14:textId="77777777" w:rsidTr="76929FD1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05351A4B" w14:textId="5C9D5E36" w:rsidR="00371173" w:rsidRDefault="002C3D3A" w:rsidP="00145FD8">
            <w:pPr>
              <w:jc w:val="center"/>
            </w:pPr>
            <w:r>
              <w:t>1</w:t>
            </w:r>
            <w:r w:rsidR="00371173">
              <w:t>.</w:t>
            </w:r>
          </w:p>
        </w:tc>
        <w:tc>
          <w:tcPr>
            <w:tcW w:w="4881" w:type="dxa"/>
          </w:tcPr>
          <w:p w14:paraId="311EE7BA" w14:textId="2C7797A6" w:rsidR="00371173" w:rsidRDefault="00FE5448" w:rsidP="002C3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Kardiologi</w:t>
            </w:r>
          </w:p>
        </w:tc>
        <w:tc>
          <w:tcPr>
            <w:tcW w:w="3006" w:type="dxa"/>
          </w:tcPr>
          <w:p w14:paraId="09AC8B89" w14:textId="348C2231" w:rsidR="00371173" w:rsidRDefault="00DF661B" w:rsidP="00145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2005309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D3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C3D3A" w14:paraId="060EDFF6" w14:textId="77777777" w:rsidTr="76929FD1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18E8976" w14:textId="33D98421" w:rsidR="002C3D3A" w:rsidRDefault="002C3D3A" w:rsidP="00145FD8">
            <w:pPr>
              <w:jc w:val="center"/>
            </w:pPr>
            <w:r>
              <w:t>2.</w:t>
            </w:r>
          </w:p>
        </w:tc>
        <w:tc>
          <w:tcPr>
            <w:tcW w:w="4881" w:type="dxa"/>
          </w:tcPr>
          <w:p w14:paraId="043C568D" w14:textId="72D05050" w:rsidR="002C3D3A" w:rsidRDefault="00FE5448" w:rsidP="002C3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Gynekologi og obstetrikk</w:t>
            </w:r>
          </w:p>
        </w:tc>
        <w:tc>
          <w:tcPr>
            <w:tcW w:w="3006" w:type="dxa"/>
          </w:tcPr>
          <w:p w14:paraId="19D11B3E" w14:textId="73B70EF7" w:rsidR="002C3D3A" w:rsidRDefault="00DF661B" w:rsidP="00145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554195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D3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C3D3A" w14:paraId="57006691" w14:textId="77777777" w:rsidTr="76929FD1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40934832" w14:textId="60CDE7A4" w:rsidR="002C3D3A" w:rsidRDefault="002C3D3A" w:rsidP="00145FD8">
            <w:pPr>
              <w:jc w:val="center"/>
            </w:pPr>
            <w:r>
              <w:t>3.</w:t>
            </w:r>
          </w:p>
        </w:tc>
        <w:tc>
          <w:tcPr>
            <w:tcW w:w="4881" w:type="dxa"/>
          </w:tcPr>
          <w:p w14:paraId="6D45858C" w14:textId="2E6FE5F1" w:rsidR="002C3D3A" w:rsidRDefault="00FE5448" w:rsidP="002C3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Øye</w:t>
            </w:r>
          </w:p>
        </w:tc>
        <w:tc>
          <w:tcPr>
            <w:tcW w:w="3006" w:type="dxa"/>
          </w:tcPr>
          <w:p w14:paraId="1F212E78" w14:textId="3021E3C6" w:rsidR="002C3D3A" w:rsidRDefault="00DF661B" w:rsidP="00145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621065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D3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C3D3A" w14:paraId="5DFE9C38" w14:textId="77777777" w:rsidTr="76929FD1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6086F575" w14:textId="656363AB" w:rsidR="002C3D3A" w:rsidRDefault="002C3D3A" w:rsidP="00145FD8">
            <w:pPr>
              <w:jc w:val="center"/>
            </w:pPr>
            <w:r>
              <w:t>4.</w:t>
            </w:r>
          </w:p>
        </w:tc>
        <w:tc>
          <w:tcPr>
            <w:tcW w:w="4881" w:type="dxa"/>
          </w:tcPr>
          <w:p w14:paraId="34836957" w14:textId="15DA19C6" w:rsidR="002C3D3A" w:rsidRDefault="00FE5448" w:rsidP="002C3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Håndholdt</w:t>
            </w:r>
          </w:p>
        </w:tc>
        <w:tc>
          <w:tcPr>
            <w:tcW w:w="3006" w:type="dxa"/>
          </w:tcPr>
          <w:p w14:paraId="306CEE4C" w14:textId="64628858" w:rsidR="002C3D3A" w:rsidRDefault="00DF661B" w:rsidP="00145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045948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D3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314BEBC5" w14:paraId="1D779E63" w14:textId="77777777" w:rsidTr="76929FD1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39CE4973" w14:textId="374124AE" w:rsidR="314BEBC5" w:rsidRDefault="61D737DC" w:rsidP="314BEBC5">
            <w:pPr>
              <w:jc w:val="center"/>
            </w:pPr>
            <w:r>
              <w:t>5.</w:t>
            </w:r>
          </w:p>
        </w:tc>
        <w:tc>
          <w:tcPr>
            <w:tcW w:w="4881" w:type="dxa"/>
          </w:tcPr>
          <w:p w14:paraId="512CEA72" w14:textId="6B452E95" w:rsidR="314BEBC5" w:rsidRDefault="61D737DC" w:rsidP="314BE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Radiologi</w:t>
            </w:r>
          </w:p>
        </w:tc>
        <w:tc>
          <w:tcPr>
            <w:tcW w:w="3006" w:type="dxa"/>
          </w:tcPr>
          <w:p w14:paraId="197C4394" w14:textId="64628858" w:rsidR="314BEBC5" w:rsidRDefault="00DF661B" w:rsidP="314BEB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251829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1D737DC" w:rsidRPr="76929FD1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  <w:p w14:paraId="18AC8677" w14:textId="15D98ABC" w:rsidR="314BEBC5" w:rsidRDefault="314BEBC5" w:rsidP="314BEB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/>
              </w:rPr>
            </w:pPr>
          </w:p>
        </w:tc>
      </w:tr>
      <w:tr w:rsidR="002C3D3A" w14:paraId="57C184A7" w14:textId="77777777" w:rsidTr="76929FD1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4FAC3F49" w14:textId="6027FD36" w:rsidR="002C3D3A" w:rsidRDefault="61D737DC" w:rsidP="00145FD8">
            <w:pPr>
              <w:jc w:val="center"/>
            </w:pPr>
            <w:r>
              <w:t>6</w:t>
            </w:r>
            <w:r w:rsidR="002C3D3A">
              <w:t>.</w:t>
            </w:r>
          </w:p>
        </w:tc>
        <w:tc>
          <w:tcPr>
            <w:tcW w:w="4881" w:type="dxa"/>
          </w:tcPr>
          <w:p w14:paraId="1E04ACFC" w14:textId="47EF52D6" w:rsidR="002C3D3A" w:rsidRDefault="00FE5448" w:rsidP="002C3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Generell</w:t>
            </w:r>
          </w:p>
        </w:tc>
        <w:tc>
          <w:tcPr>
            <w:tcW w:w="3006" w:type="dxa"/>
          </w:tcPr>
          <w:p w14:paraId="346D14BE" w14:textId="5C6FC957" w:rsidR="002C3D3A" w:rsidRDefault="00DF661B" w:rsidP="00145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714074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D3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7BC8098C" w14:textId="77777777" w:rsidR="00F42F40" w:rsidRDefault="00F42F40" w:rsidP="00145FD8"/>
    <w:p w14:paraId="7806BF51" w14:textId="701DCC8E" w:rsidR="001F7848" w:rsidRDefault="001F7848" w:rsidP="00145FD8">
      <w:r>
        <w:t xml:space="preserve">Vi leverer forespørsel etter følgende leverandørkonstellasjon, </w:t>
      </w:r>
      <w:r w:rsidRPr="00477927">
        <w:t>jf. Konkurransebestemmelser, kap</w:t>
      </w:r>
      <w:r w:rsidR="00EB5C74" w:rsidRPr="00477927">
        <w:t>.</w:t>
      </w:r>
      <w:r w:rsidRPr="00477927">
        <w:t xml:space="preserve"> </w:t>
      </w:r>
      <w:r w:rsidR="00717555" w:rsidRPr="00477927">
        <w:t>5</w:t>
      </w:r>
      <w:r w:rsidRPr="001F7848">
        <w:rPr>
          <w:color w:val="1A588E" w:themeColor="background2" w:themeShade="80"/>
        </w:rPr>
        <w:t>:</w:t>
      </w:r>
    </w:p>
    <w:p w14:paraId="35E68761" w14:textId="77777777" w:rsidR="001F7848" w:rsidRDefault="001F7848" w:rsidP="00145FD8">
      <w:r>
        <w:t xml:space="preserve">   </w:t>
      </w:r>
      <w:sdt>
        <w:sdtPr>
          <w:id w:val="291632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En leverandør.</w:t>
      </w:r>
    </w:p>
    <w:p w14:paraId="67E45EF1" w14:textId="77777777" w:rsidR="001F7848" w:rsidRDefault="001F7848" w:rsidP="00145FD8">
      <w:r>
        <w:t xml:space="preserve">   </w:t>
      </w:r>
      <w:sdt>
        <w:sdtPr>
          <w:id w:val="476344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En hovedleverandør med en/flere underleverandør(er).</w:t>
      </w:r>
    </w:p>
    <w:p w14:paraId="3F1B2110" w14:textId="77777777" w:rsidR="001F7848" w:rsidRPr="00FA5580" w:rsidRDefault="001F7848" w:rsidP="00145FD8">
      <w:r>
        <w:t xml:space="preserve">   </w:t>
      </w:r>
      <w:sdt>
        <w:sdtPr>
          <w:id w:val="-701321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FA5580">
        <w:tab/>
        <w:t>En leverandør, med støtte fra andre virksomheter, jf. anskaffelsesforskriften § 16-10</w:t>
      </w:r>
    </w:p>
    <w:p w14:paraId="0ED030AB" w14:textId="77777777" w:rsidR="001F7848" w:rsidRDefault="001F7848" w:rsidP="00145FD8">
      <w:pPr>
        <w:ind w:left="708" w:hanging="708"/>
      </w:pPr>
      <w:r w:rsidRPr="00FA5580">
        <w:t xml:space="preserve">   </w:t>
      </w:r>
      <w:sdt>
        <w:sdtPr>
          <w:id w:val="201522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A5580">
            <w:rPr>
              <w:rFonts w:ascii="MS Gothic" w:eastAsia="MS Gothic" w:hAnsi="MS Gothic" w:hint="eastAsia"/>
            </w:rPr>
            <w:t>☐</w:t>
          </w:r>
        </w:sdtContent>
      </w:sdt>
      <w:r w:rsidRPr="00FA5580">
        <w:tab/>
        <w:t xml:space="preserve">En gruppe leverandører, jf. anskaffelsesforskriften §16-11. Det skal da være en ansvarlig leverandør blant disse som binder alle leverandørene. Videre skal leverandørene hefte solidarisk for ytelsen og oppfyllelsen av kontrakten. </w:t>
      </w:r>
    </w:p>
    <w:p w14:paraId="08820489" w14:textId="77777777" w:rsidR="00FA5580" w:rsidRDefault="00FA5580" w:rsidP="00145FD8">
      <w:pPr>
        <w:ind w:left="708" w:hanging="708"/>
      </w:pPr>
    </w:p>
    <w:p w14:paraId="23484A79" w14:textId="0126A617" w:rsidR="00BE40F9" w:rsidRPr="00FA5580" w:rsidRDefault="00BE40F9" w:rsidP="00145FD8">
      <w:pPr>
        <w:ind w:left="708" w:hanging="708"/>
      </w:pPr>
      <w:r>
        <w:t xml:space="preserve">Vi har følgende </w:t>
      </w:r>
      <w:r w:rsidR="008C4D61">
        <w:t xml:space="preserve">avvik/forbehold i vår søknad: </w:t>
      </w:r>
    </w:p>
    <w:p w14:paraId="0D300756" w14:textId="4E3529AC" w:rsidR="00FA5580" w:rsidRDefault="001F7848" w:rsidP="00145FD8">
      <w:r>
        <w:t xml:space="preserve">   </w:t>
      </w:r>
      <w:sdt>
        <w:sdtPr>
          <w:id w:val="1630050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 xml:space="preserve">Søknaden leveres uten forbehold eller avvik. </w:t>
      </w:r>
    </w:p>
    <w:p w14:paraId="1193C26C" w14:textId="433A5BCE" w:rsidR="001F7848" w:rsidRDefault="001F7848" w:rsidP="00145FD8">
      <w:r>
        <w:t xml:space="preserve">   </w:t>
      </w:r>
      <w:sdt>
        <w:sdtPr>
          <w:id w:val="-1590684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 xml:space="preserve">Vi tar følgende forbehold </w:t>
      </w:r>
      <w:r w:rsidRPr="00DF661B">
        <w:t>mot kon</w:t>
      </w:r>
      <w:r w:rsidR="00AB3CE3" w:rsidRPr="00DF661B">
        <w:t>kurransegrunnlaget</w:t>
      </w:r>
      <w:r w:rsidRPr="00DF661B">
        <w:t>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1F7848" w14:paraId="63BA05BA" w14:textId="77777777" w:rsidTr="001F78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6C9668FF" w14:textId="77777777" w:rsidR="001F7848" w:rsidRDefault="001F7848" w:rsidP="00145FD8">
            <w:r>
              <w:t>Ref. nr. i kontrakts-vilkår/bilag</w:t>
            </w:r>
          </w:p>
        </w:tc>
        <w:tc>
          <w:tcPr>
            <w:tcW w:w="2254" w:type="dxa"/>
          </w:tcPr>
          <w:p w14:paraId="6146EE94" w14:textId="77777777" w:rsidR="001F7848" w:rsidRDefault="001F7848" w:rsidP="00145FD8">
            <w:r>
              <w:t>Beskrivelse av forbehold</w:t>
            </w:r>
          </w:p>
        </w:tc>
        <w:tc>
          <w:tcPr>
            <w:tcW w:w="2254" w:type="dxa"/>
          </w:tcPr>
          <w:p w14:paraId="793B8BFD" w14:textId="77777777" w:rsidR="001F7848" w:rsidRDefault="001F7848" w:rsidP="00145FD8">
            <w:r>
              <w:t>Årsak til forbehold</w:t>
            </w:r>
          </w:p>
        </w:tc>
        <w:tc>
          <w:tcPr>
            <w:tcW w:w="2254" w:type="dxa"/>
          </w:tcPr>
          <w:p w14:paraId="7C765C26" w14:textId="77777777" w:rsidR="001F7848" w:rsidRDefault="001F7848" w:rsidP="00145FD8">
            <w:r>
              <w:t>Konsekvenser for ytelser, pris, risiko, fremdrift mv.</w:t>
            </w:r>
          </w:p>
        </w:tc>
      </w:tr>
      <w:tr w:rsidR="001F7848" w14:paraId="07D03253" w14:textId="77777777" w:rsidTr="001F7848">
        <w:tc>
          <w:tcPr>
            <w:tcW w:w="2254" w:type="dxa"/>
          </w:tcPr>
          <w:p w14:paraId="727AAE5F" w14:textId="77777777" w:rsidR="001F7848" w:rsidRDefault="001F7848" w:rsidP="00145FD8"/>
        </w:tc>
        <w:tc>
          <w:tcPr>
            <w:tcW w:w="2254" w:type="dxa"/>
          </w:tcPr>
          <w:p w14:paraId="678071BD" w14:textId="77777777" w:rsidR="001F7848" w:rsidRDefault="001F7848" w:rsidP="00145FD8"/>
        </w:tc>
        <w:tc>
          <w:tcPr>
            <w:tcW w:w="2254" w:type="dxa"/>
          </w:tcPr>
          <w:p w14:paraId="459849FC" w14:textId="77777777" w:rsidR="001F7848" w:rsidRDefault="001F7848" w:rsidP="00145FD8"/>
        </w:tc>
        <w:tc>
          <w:tcPr>
            <w:tcW w:w="2254" w:type="dxa"/>
          </w:tcPr>
          <w:p w14:paraId="7E5B18B7" w14:textId="77777777" w:rsidR="001F7848" w:rsidRDefault="001F7848" w:rsidP="00145FD8"/>
        </w:tc>
      </w:tr>
      <w:tr w:rsidR="001F7848" w14:paraId="5144D75B" w14:textId="77777777" w:rsidTr="001F7848">
        <w:tc>
          <w:tcPr>
            <w:tcW w:w="2254" w:type="dxa"/>
          </w:tcPr>
          <w:p w14:paraId="592747C8" w14:textId="77777777" w:rsidR="001F7848" w:rsidRDefault="001F7848" w:rsidP="00145FD8"/>
        </w:tc>
        <w:tc>
          <w:tcPr>
            <w:tcW w:w="2254" w:type="dxa"/>
          </w:tcPr>
          <w:p w14:paraId="52F9B53F" w14:textId="77777777" w:rsidR="001F7848" w:rsidRDefault="001F7848" w:rsidP="00145FD8"/>
        </w:tc>
        <w:tc>
          <w:tcPr>
            <w:tcW w:w="2254" w:type="dxa"/>
          </w:tcPr>
          <w:p w14:paraId="50AB19D0" w14:textId="77777777" w:rsidR="001F7848" w:rsidRDefault="001F7848" w:rsidP="00145FD8"/>
        </w:tc>
        <w:tc>
          <w:tcPr>
            <w:tcW w:w="2254" w:type="dxa"/>
          </w:tcPr>
          <w:p w14:paraId="4F0A17EE" w14:textId="77777777" w:rsidR="001F7848" w:rsidRDefault="001F7848" w:rsidP="00145FD8"/>
        </w:tc>
      </w:tr>
    </w:tbl>
    <w:p w14:paraId="20366077" w14:textId="77777777" w:rsidR="001F7848" w:rsidRDefault="001F7848" w:rsidP="00145FD8">
      <w:r>
        <w:tab/>
      </w:r>
      <w:r>
        <w:tab/>
      </w:r>
      <w:r>
        <w:tab/>
      </w:r>
    </w:p>
    <w:p w14:paraId="611F7033" w14:textId="77777777" w:rsidR="001F7848" w:rsidRDefault="001F7848" w:rsidP="00145FD8">
      <w:r>
        <w:t>Innsyn:</w:t>
      </w:r>
    </w:p>
    <w:p w14:paraId="0E202C7F" w14:textId="146EF09D" w:rsidR="001F7848" w:rsidRDefault="001F7848" w:rsidP="00145FD8">
      <w:r>
        <w:t xml:space="preserve">   </w:t>
      </w:r>
      <w:sdt>
        <w:sdtPr>
          <w:id w:val="1417205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 xml:space="preserve">Tilbyder anser ikke noen opplysninger i </w:t>
      </w:r>
      <w:r w:rsidR="00F96AF3">
        <w:t>søknaden</w:t>
      </w:r>
      <w:r>
        <w:t xml:space="preserve"> som taushetsbelagt.      </w:t>
      </w:r>
    </w:p>
    <w:p w14:paraId="0357C10F" w14:textId="2B715C35" w:rsidR="001F7848" w:rsidRDefault="001F7848" w:rsidP="00145FD8">
      <w:pPr>
        <w:ind w:left="708" w:hanging="708"/>
      </w:pPr>
      <w:r>
        <w:t xml:space="preserve">   </w:t>
      </w:r>
      <w:sdt>
        <w:sdtPr>
          <w:id w:val="-990707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F96AF3">
        <w:t>Søknaden</w:t>
      </w:r>
      <w:r>
        <w:t xml:space="preserve"> inneholder taushetsbelagte opplysninger</w:t>
      </w:r>
      <w:r w:rsidR="00F96AF3">
        <w:t>,</w:t>
      </w:r>
      <w:r>
        <w:t xml:space="preserve"> og sladdet tilbud</w:t>
      </w:r>
      <w:r w:rsidR="00F96AF3">
        <w:t xml:space="preserve"> leveres på forespørsel.</w:t>
      </w:r>
      <w:r>
        <w:t xml:space="preserve"> </w:t>
      </w:r>
    </w:p>
    <w:p w14:paraId="1620E5BD" w14:textId="77777777" w:rsidR="0092504E" w:rsidRDefault="0092504E" w:rsidP="00145FD8"/>
    <w:p w14:paraId="404CF337" w14:textId="68EAE35A" w:rsidR="001F7848" w:rsidRDefault="001F7848" w:rsidP="00145FD8">
      <w:r>
        <w:t>Annet:</w:t>
      </w:r>
    </w:p>
    <w:p w14:paraId="2C732B91" w14:textId="77777777" w:rsidR="001F7848" w:rsidRDefault="00DF661B" w:rsidP="00145FD8">
      <w:pPr>
        <w:ind w:left="708" w:hanging="558"/>
      </w:pPr>
      <w:sdt>
        <w:sdtPr>
          <w:id w:val="-156224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7848">
            <w:rPr>
              <w:rFonts w:ascii="MS Gothic" w:eastAsia="MS Gothic" w:hAnsi="MS Gothic" w:hint="eastAsia"/>
            </w:rPr>
            <w:t>☐</w:t>
          </w:r>
        </w:sdtContent>
      </w:sdt>
      <w:r w:rsidR="001F7848">
        <w:tab/>
        <w:t>Tilbyder bekrefter at han i løpet av de siste fem år ikke er rettskraftig dømt eller vedtatt et forelegg for følgende straffbare forhold:</w:t>
      </w:r>
    </w:p>
    <w:p w14:paraId="595B1A0A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Deltagelse i kriminell organisasjon</w:t>
      </w:r>
    </w:p>
    <w:p w14:paraId="1702CC99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Korrupsjon</w:t>
      </w:r>
    </w:p>
    <w:p w14:paraId="616FD0B0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Bedrageri</w:t>
      </w:r>
    </w:p>
    <w:p w14:paraId="19A5D83E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Terrorhandlinger eller straffbare handlinger i forbindelse med terroraktivitet</w:t>
      </w:r>
    </w:p>
    <w:p w14:paraId="0A657002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Hvitvasking av penger eller finansiering av terrorisme</w:t>
      </w:r>
    </w:p>
    <w:p w14:paraId="7086BA04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Barnearbeid eller andre former for menneskehandel</w:t>
      </w:r>
    </w:p>
    <w:p w14:paraId="009DE9E6" w14:textId="77777777" w:rsidR="00EB5C74" w:rsidRDefault="00EB5C74" w:rsidP="00145FD8"/>
    <w:p w14:paraId="68B23BFB" w14:textId="48EC6FA5" w:rsidR="001F7848" w:rsidRDefault="001F7848" w:rsidP="00145FD8">
      <w:r>
        <w:br/>
      </w:r>
      <w:r w:rsidR="00EB5C74">
        <w:t>Søknad</w:t>
      </w:r>
      <w:r>
        <w:t xml:space="preserve">sbrevet </w:t>
      </w:r>
      <w:r w:rsidRPr="00EB5C74">
        <w:t xml:space="preserve">er elektronisk signert </w:t>
      </w:r>
      <w:r>
        <w:t>av bemyndiget representant for firmaet</w:t>
      </w:r>
    </w:p>
    <w:p w14:paraId="34FC7548" w14:textId="77777777" w:rsidR="00512B3B" w:rsidRPr="00512B3B" w:rsidRDefault="00512B3B" w:rsidP="00512B3B"/>
    <w:sectPr w:rsidR="00512B3B" w:rsidRPr="00512B3B" w:rsidSect="00CF7E2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701" w:left="1418" w:header="51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BD4DF" w14:textId="77777777" w:rsidR="00E20338" w:rsidRDefault="00E20338" w:rsidP="008A6B54">
      <w:pPr>
        <w:spacing w:after="0" w:line="240" w:lineRule="auto"/>
      </w:pPr>
      <w:r>
        <w:separator/>
      </w:r>
    </w:p>
  </w:endnote>
  <w:endnote w:type="continuationSeparator" w:id="0">
    <w:p w14:paraId="69225D4F" w14:textId="77777777" w:rsidR="00E20338" w:rsidRDefault="00E20338" w:rsidP="008A6B54">
      <w:pPr>
        <w:spacing w:after="0" w:line="240" w:lineRule="auto"/>
      </w:pPr>
      <w:r>
        <w:continuationSeparator/>
      </w:r>
    </w:p>
  </w:endnote>
  <w:endnote w:type="continuationNotice" w:id="1">
    <w:p w14:paraId="6C89C188" w14:textId="77777777" w:rsidR="00E20338" w:rsidRDefault="00E203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4535"/>
      <w:gridCol w:w="4535"/>
    </w:tblGrid>
    <w:tr w:rsidR="00D754E8" w:rsidRPr="00907B33" w14:paraId="325829B5" w14:textId="77777777" w:rsidTr="00CB5865">
      <w:tc>
        <w:tcPr>
          <w:tcW w:w="2500" w:type="pct"/>
        </w:tcPr>
        <w:p w14:paraId="66320EBB" w14:textId="77777777" w:rsidR="00D754E8" w:rsidRPr="00907B33" w:rsidRDefault="00D754E8" w:rsidP="00D754E8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</w:tcPr>
        <w:p w14:paraId="296C146C" w14:textId="77777777" w:rsidR="00D754E8" w:rsidRPr="00907B33" w:rsidRDefault="00D754E8" w:rsidP="00D754E8">
          <w:pPr>
            <w:pStyle w:val="Bunntekst"/>
            <w:jc w:val="right"/>
            <w:rPr>
              <w:color w:val="003087" w:themeColor="text2"/>
              <w:sz w:val="18"/>
              <w:szCs w:val="18"/>
            </w:rPr>
          </w:pPr>
        </w:p>
      </w:tc>
    </w:tr>
    <w:tr w:rsidR="00D754E8" w:rsidRPr="00907B33" w14:paraId="2412B558" w14:textId="77777777" w:rsidTr="00CB5865">
      <w:tc>
        <w:tcPr>
          <w:tcW w:w="2500" w:type="pct"/>
        </w:tcPr>
        <w:p w14:paraId="7B44E09D" w14:textId="2876C985" w:rsidR="00D754E8" w:rsidRPr="005649C8" w:rsidRDefault="00EB5C74" w:rsidP="00D754E8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>
            <w:rPr>
              <w:bCs/>
              <w:color w:val="003087" w:themeColor="text2"/>
              <w:sz w:val="18"/>
              <w:szCs w:val="18"/>
            </w:rPr>
            <w:t xml:space="preserve">Vedlegg 1 - </w:t>
          </w:r>
          <w:r w:rsidR="001F7848" w:rsidRPr="001F7848">
            <w:rPr>
              <w:bCs/>
              <w:color w:val="003087" w:themeColor="text2"/>
              <w:sz w:val="18"/>
              <w:szCs w:val="18"/>
            </w:rPr>
            <w:t>Søknadsbrev</w:t>
          </w:r>
        </w:p>
      </w:tc>
      <w:tc>
        <w:tcPr>
          <w:tcW w:w="2500" w:type="pct"/>
        </w:tcPr>
        <w:p w14:paraId="1C69DB67" w14:textId="77777777" w:rsidR="00D754E8" w:rsidRPr="00907B33" w:rsidRDefault="00D754E8" w:rsidP="00D754E8">
          <w:pPr>
            <w:pStyle w:val="Bunntekst"/>
            <w:jc w:val="right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CC3A9E9" w14:textId="77777777" w:rsidR="004B54E4" w:rsidRPr="00D754E8" w:rsidRDefault="004B54E4" w:rsidP="00D754E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4081"/>
      <w:gridCol w:w="1642"/>
      <w:gridCol w:w="3347"/>
    </w:tblGrid>
    <w:tr w:rsidR="005E52EF" w:rsidRPr="00DB76FE" w14:paraId="1C0F0B11" w14:textId="77777777" w:rsidTr="00CB5865">
      <w:tc>
        <w:tcPr>
          <w:tcW w:w="2250" w:type="pct"/>
        </w:tcPr>
        <w:p w14:paraId="3AA26A0B" w14:textId="77777777" w:rsidR="005E52EF" w:rsidRPr="00DB76FE" w:rsidRDefault="005E52EF" w:rsidP="005E52EF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DB76FE">
            <w:rPr>
              <w:color w:val="003087" w:themeColor="text2"/>
              <w:sz w:val="18"/>
              <w:szCs w:val="18"/>
            </w:rPr>
            <w:t>Sykehusinnkjøp HF</w:t>
          </w:r>
          <w:r w:rsidRPr="00DB76FE">
            <w:rPr>
              <w:bCs/>
              <w:color w:val="003087" w:themeColor="text2"/>
              <w:sz w:val="18"/>
              <w:szCs w:val="18"/>
            </w:rPr>
            <w:t xml:space="preserve"> – sykehusinnkjop.no</w:t>
          </w:r>
        </w:p>
      </w:tc>
      <w:tc>
        <w:tcPr>
          <w:tcW w:w="905" w:type="pct"/>
        </w:tcPr>
        <w:p w14:paraId="03CAF613" w14:textId="77777777" w:rsidR="005E52EF" w:rsidRPr="00DB76FE" w:rsidRDefault="005E52EF" w:rsidP="005E52EF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DB76FE">
            <w:rPr>
              <w:bCs/>
              <w:color w:val="003087" w:themeColor="text2"/>
              <w:sz w:val="18"/>
              <w:szCs w:val="18"/>
            </w:rPr>
            <w:t>Besøksadresse:</w:t>
          </w:r>
        </w:p>
      </w:tc>
      <w:tc>
        <w:tcPr>
          <w:tcW w:w="1845" w:type="pct"/>
        </w:tcPr>
        <w:p w14:paraId="1C4EF4B8" w14:textId="77777777" w:rsidR="005E52EF" w:rsidRPr="00DB76FE" w:rsidRDefault="005E52EF" w:rsidP="005E52EF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DB76FE">
            <w:rPr>
              <w:bCs/>
              <w:color w:val="003087" w:themeColor="text2"/>
              <w:sz w:val="18"/>
              <w:szCs w:val="18"/>
            </w:rPr>
            <w:t>Org nr.: MVA 916 879 067 NO</w:t>
          </w:r>
        </w:p>
      </w:tc>
    </w:tr>
    <w:tr w:rsidR="005E52EF" w:rsidRPr="00CF7E25" w14:paraId="7C983DE4" w14:textId="77777777" w:rsidTr="00CB5865">
      <w:tc>
        <w:tcPr>
          <w:tcW w:w="2250" w:type="pct"/>
        </w:tcPr>
        <w:p w14:paraId="082844F3" w14:textId="77777777" w:rsidR="005E52EF" w:rsidRPr="00004EF1" w:rsidRDefault="005E52EF" w:rsidP="005E52EF">
          <w:pPr>
            <w:pStyle w:val="Bunntekst"/>
            <w:rPr>
              <w:b/>
              <w:bCs/>
              <w:sz w:val="18"/>
              <w:szCs w:val="18"/>
            </w:rPr>
          </w:pPr>
          <w:r w:rsidRPr="00004EF1">
            <w:rPr>
              <w:bCs/>
              <w:sz w:val="18"/>
              <w:szCs w:val="18"/>
            </w:rPr>
            <w:t>Postboks 40</w:t>
          </w:r>
        </w:p>
      </w:tc>
      <w:tc>
        <w:tcPr>
          <w:tcW w:w="905" w:type="pct"/>
        </w:tcPr>
        <w:p w14:paraId="0BE9D37B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Hermetikken</w:t>
          </w:r>
        </w:p>
      </w:tc>
      <w:tc>
        <w:tcPr>
          <w:tcW w:w="1845" w:type="pct"/>
        </w:tcPr>
        <w:p w14:paraId="2462C7D0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Telefon: 78 95 07 00</w:t>
          </w:r>
        </w:p>
      </w:tc>
    </w:tr>
    <w:tr w:rsidR="005E52EF" w:rsidRPr="00CF7E25" w14:paraId="1280E169" w14:textId="77777777" w:rsidTr="00CB5865">
      <w:tc>
        <w:tcPr>
          <w:tcW w:w="2250" w:type="pct"/>
        </w:tcPr>
        <w:p w14:paraId="778B5108" w14:textId="77777777" w:rsidR="005E52EF" w:rsidRPr="00004EF1" w:rsidRDefault="005E52EF" w:rsidP="005E52EF">
          <w:pPr>
            <w:pStyle w:val="Bunntekst"/>
            <w:rPr>
              <w:b/>
              <w:bCs/>
              <w:sz w:val="18"/>
              <w:szCs w:val="18"/>
            </w:rPr>
          </w:pPr>
          <w:r w:rsidRPr="00004EF1">
            <w:rPr>
              <w:bCs/>
              <w:sz w:val="18"/>
              <w:szCs w:val="18"/>
            </w:rPr>
            <w:t>9811 Vadsø</w:t>
          </w:r>
        </w:p>
      </w:tc>
      <w:tc>
        <w:tcPr>
          <w:tcW w:w="905" w:type="pct"/>
        </w:tcPr>
        <w:p w14:paraId="36B08DD4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Tollbugata 7</w:t>
          </w:r>
        </w:p>
      </w:tc>
      <w:tc>
        <w:tcPr>
          <w:tcW w:w="1845" w:type="pct"/>
        </w:tcPr>
        <w:p w14:paraId="2E3DC37A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E-post: post@sykehusinnkjop.no</w:t>
          </w:r>
        </w:p>
      </w:tc>
    </w:tr>
    <w:tr w:rsidR="005E52EF" w:rsidRPr="00CF7E25" w14:paraId="7C548832" w14:textId="77777777" w:rsidTr="00CB5865">
      <w:tc>
        <w:tcPr>
          <w:tcW w:w="2250" w:type="pct"/>
        </w:tcPr>
        <w:p w14:paraId="7554348F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</w:p>
      </w:tc>
      <w:tc>
        <w:tcPr>
          <w:tcW w:w="905" w:type="pct"/>
        </w:tcPr>
        <w:p w14:paraId="3A7153BA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9800 Vadsø</w:t>
          </w:r>
        </w:p>
      </w:tc>
      <w:tc>
        <w:tcPr>
          <w:tcW w:w="1845" w:type="pct"/>
        </w:tcPr>
        <w:p w14:paraId="28A5D120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</w:p>
      </w:tc>
    </w:tr>
  </w:tbl>
  <w:p w14:paraId="51F9E29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82ABC" w14:textId="77777777" w:rsidR="00E20338" w:rsidRDefault="00E20338" w:rsidP="008A6B54">
      <w:pPr>
        <w:spacing w:after="0" w:line="240" w:lineRule="auto"/>
      </w:pPr>
      <w:r>
        <w:separator/>
      </w:r>
    </w:p>
  </w:footnote>
  <w:footnote w:type="continuationSeparator" w:id="0">
    <w:p w14:paraId="487693C9" w14:textId="77777777" w:rsidR="00E20338" w:rsidRDefault="00E20338" w:rsidP="008A6B54">
      <w:pPr>
        <w:spacing w:after="0" w:line="240" w:lineRule="auto"/>
      </w:pPr>
      <w:r>
        <w:continuationSeparator/>
      </w:r>
    </w:p>
  </w:footnote>
  <w:footnote w:type="continuationNotice" w:id="1">
    <w:p w14:paraId="798D51D2" w14:textId="77777777" w:rsidR="00E20338" w:rsidRDefault="00E203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FC1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CE0EB30" wp14:editId="1BAB7332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92" name="Bilde 9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Bilde 9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B067A" w14:textId="760AEB28" w:rsidR="004F084A" w:rsidRPr="008C337A" w:rsidRDefault="00DA7791" w:rsidP="0035226D">
    <w:pPr>
      <w:pStyle w:val="Topptekst"/>
      <w:jc w:val="right"/>
      <w:rPr>
        <w:sz w:val="18"/>
        <w:szCs w:val="18"/>
      </w:rPr>
    </w:pPr>
    <w:r w:rsidRPr="008C337A">
      <w:rPr>
        <w:sz w:val="18"/>
        <w:szCs w:val="18"/>
      </w:rPr>
      <w:t>Vår ref.:</w:t>
    </w:r>
    <w:r w:rsidR="008447C3">
      <w:rPr>
        <w:sz w:val="18"/>
        <w:szCs w:val="18"/>
      </w:rPr>
      <w:t xml:space="preserve"> 2025/</w:t>
    </w:r>
    <w:r w:rsidR="00EA75D6">
      <w:rPr>
        <w:sz w:val="18"/>
        <w:szCs w:val="18"/>
      </w:rPr>
      <w:t>42906</w:t>
    </w:r>
  </w:p>
  <w:p w14:paraId="71344092" w14:textId="586656A5" w:rsidR="00DA7791" w:rsidRPr="008C337A" w:rsidRDefault="00CB5865" w:rsidP="00CB5865">
    <w:pPr>
      <w:pStyle w:val="Topptekst"/>
      <w:tabs>
        <w:tab w:val="clear" w:pos="9072"/>
        <w:tab w:val="left" w:pos="1730"/>
        <w:tab w:val="right" w:pos="9070"/>
      </w:tabs>
      <w:rPr>
        <w:sz w:val="18"/>
        <w:szCs w:val="18"/>
      </w:rPr>
    </w:pPr>
    <w:r>
      <w:rPr>
        <w:sz w:val="18"/>
        <w:szCs w:val="18"/>
      </w:rPr>
      <w:t>[Tilbyders logo]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  <w:p w14:paraId="7C9E2176" w14:textId="464ED9EC" w:rsidR="00DA7791" w:rsidRPr="008C337A" w:rsidRDefault="00DA7791" w:rsidP="009B370D">
    <w:pPr>
      <w:pStyle w:val="Topptekst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12E87"/>
    <w:multiLevelType w:val="hybridMultilevel"/>
    <w:tmpl w:val="40FA1D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403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48"/>
    <w:rsid w:val="00004EF1"/>
    <w:rsid w:val="0000694E"/>
    <w:rsid w:val="000169B0"/>
    <w:rsid w:val="000234BC"/>
    <w:rsid w:val="0003302D"/>
    <w:rsid w:val="00037EEC"/>
    <w:rsid w:val="00061D42"/>
    <w:rsid w:val="00080D6C"/>
    <w:rsid w:val="00091299"/>
    <w:rsid w:val="000D54E4"/>
    <w:rsid w:val="000E7AAC"/>
    <w:rsid w:val="00126DFE"/>
    <w:rsid w:val="00145FD8"/>
    <w:rsid w:val="0019131B"/>
    <w:rsid w:val="001D285C"/>
    <w:rsid w:val="001E2D33"/>
    <w:rsid w:val="001F7848"/>
    <w:rsid w:val="00223C66"/>
    <w:rsid w:val="00293F96"/>
    <w:rsid w:val="00296809"/>
    <w:rsid w:val="002B4AD8"/>
    <w:rsid w:val="002C15AE"/>
    <w:rsid w:val="002C3D3A"/>
    <w:rsid w:val="002C68A4"/>
    <w:rsid w:val="002D7831"/>
    <w:rsid w:val="002E1374"/>
    <w:rsid w:val="002F411C"/>
    <w:rsid w:val="002F484A"/>
    <w:rsid w:val="00306997"/>
    <w:rsid w:val="00311005"/>
    <w:rsid w:val="0032296D"/>
    <w:rsid w:val="0035226D"/>
    <w:rsid w:val="00361661"/>
    <w:rsid w:val="00371173"/>
    <w:rsid w:val="003818B1"/>
    <w:rsid w:val="003B1248"/>
    <w:rsid w:val="003B1385"/>
    <w:rsid w:val="003B2746"/>
    <w:rsid w:val="003B618D"/>
    <w:rsid w:val="003F30B3"/>
    <w:rsid w:val="003F69CF"/>
    <w:rsid w:val="00400A8F"/>
    <w:rsid w:val="00402EAE"/>
    <w:rsid w:val="0041389E"/>
    <w:rsid w:val="004152F2"/>
    <w:rsid w:val="00423A6F"/>
    <w:rsid w:val="00434289"/>
    <w:rsid w:val="00451518"/>
    <w:rsid w:val="00457CD7"/>
    <w:rsid w:val="00463FB2"/>
    <w:rsid w:val="00470946"/>
    <w:rsid w:val="0047732F"/>
    <w:rsid w:val="00477927"/>
    <w:rsid w:val="004B54E4"/>
    <w:rsid w:val="004E09B0"/>
    <w:rsid w:val="004F084A"/>
    <w:rsid w:val="00506675"/>
    <w:rsid w:val="00512B3B"/>
    <w:rsid w:val="005649C8"/>
    <w:rsid w:val="005677AD"/>
    <w:rsid w:val="005703FD"/>
    <w:rsid w:val="00580376"/>
    <w:rsid w:val="005C4AF4"/>
    <w:rsid w:val="005E52EF"/>
    <w:rsid w:val="00621992"/>
    <w:rsid w:val="006440C5"/>
    <w:rsid w:val="0065583A"/>
    <w:rsid w:val="00683E4C"/>
    <w:rsid w:val="006C3742"/>
    <w:rsid w:val="006C6DD4"/>
    <w:rsid w:val="006D5435"/>
    <w:rsid w:val="006F4684"/>
    <w:rsid w:val="00703274"/>
    <w:rsid w:val="00705364"/>
    <w:rsid w:val="00717555"/>
    <w:rsid w:val="00741626"/>
    <w:rsid w:val="00746D1D"/>
    <w:rsid w:val="0076237F"/>
    <w:rsid w:val="00767E40"/>
    <w:rsid w:val="00771457"/>
    <w:rsid w:val="0078030B"/>
    <w:rsid w:val="007A578C"/>
    <w:rsid w:val="007C3570"/>
    <w:rsid w:val="007E0B21"/>
    <w:rsid w:val="00817C8D"/>
    <w:rsid w:val="0082344F"/>
    <w:rsid w:val="008447C3"/>
    <w:rsid w:val="00863005"/>
    <w:rsid w:val="00877EFA"/>
    <w:rsid w:val="00884491"/>
    <w:rsid w:val="00886F42"/>
    <w:rsid w:val="008A1521"/>
    <w:rsid w:val="008A282B"/>
    <w:rsid w:val="008A6B54"/>
    <w:rsid w:val="008B7F41"/>
    <w:rsid w:val="008C337A"/>
    <w:rsid w:val="008C4D61"/>
    <w:rsid w:val="008F5713"/>
    <w:rsid w:val="008F7F0B"/>
    <w:rsid w:val="00905D10"/>
    <w:rsid w:val="009164C8"/>
    <w:rsid w:val="009219BF"/>
    <w:rsid w:val="0092504E"/>
    <w:rsid w:val="00955B86"/>
    <w:rsid w:val="00960F23"/>
    <w:rsid w:val="00997FBC"/>
    <w:rsid w:val="009B370D"/>
    <w:rsid w:val="009B7201"/>
    <w:rsid w:val="009C7E5D"/>
    <w:rsid w:val="009D349A"/>
    <w:rsid w:val="009D5513"/>
    <w:rsid w:val="009F4BFF"/>
    <w:rsid w:val="009F7F53"/>
    <w:rsid w:val="00A140E5"/>
    <w:rsid w:val="00A43668"/>
    <w:rsid w:val="00AA1652"/>
    <w:rsid w:val="00AB3CE3"/>
    <w:rsid w:val="00AE0576"/>
    <w:rsid w:val="00AF27A5"/>
    <w:rsid w:val="00B05D35"/>
    <w:rsid w:val="00B254A8"/>
    <w:rsid w:val="00B44F6E"/>
    <w:rsid w:val="00BA194B"/>
    <w:rsid w:val="00BB17BF"/>
    <w:rsid w:val="00BE40F9"/>
    <w:rsid w:val="00BF4768"/>
    <w:rsid w:val="00BF5DCD"/>
    <w:rsid w:val="00C17EC4"/>
    <w:rsid w:val="00C22FA0"/>
    <w:rsid w:val="00C357C3"/>
    <w:rsid w:val="00C37AEC"/>
    <w:rsid w:val="00C40C0D"/>
    <w:rsid w:val="00C7740A"/>
    <w:rsid w:val="00C83B9B"/>
    <w:rsid w:val="00C842A1"/>
    <w:rsid w:val="00CA33BC"/>
    <w:rsid w:val="00CB5865"/>
    <w:rsid w:val="00CB621D"/>
    <w:rsid w:val="00CE1D03"/>
    <w:rsid w:val="00CE47E5"/>
    <w:rsid w:val="00CF1876"/>
    <w:rsid w:val="00CF2FDE"/>
    <w:rsid w:val="00CF7E25"/>
    <w:rsid w:val="00D0738E"/>
    <w:rsid w:val="00D135FE"/>
    <w:rsid w:val="00D322D4"/>
    <w:rsid w:val="00D754E8"/>
    <w:rsid w:val="00DA509D"/>
    <w:rsid w:val="00DA7791"/>
    <w:rsid w:val="00DB76FE"/>
    <w:rsid w:val="00DD114B"/>
    <w:rsid w:val="00DF2A10"/>
    <w:rsid w:val="00DF661B"/>
    <w:rsid w:val="00E20338"/>
    <w:rsid w:val="00E257BE"/>
    <w:rsid w:val="00E3138E"/>
    <w:rsid w:val="00E429FF"/>
    <w:rsid w:val="00E47AF2"/>
    <w:rsid w:val="00E738D2"/>
    <w:rsid w:val="00EA75D6"/>
    <w:rsid w:val="00EB13E8"/>
    <w:rsid w:val="00EB5C74"/>
    <w:rsid w:val="00EB5F17"/>
    <w:rsid w:val="00ED29B3"/>
    <w:rsid w:val="00F108BF"/>
    <w:rsid w:val="00F20DD2"/>
    <w:rsid w:val="00F22DA7"/>
    <w:rsid w:val="00F3344C"/>
    <w:rsid w:val="00F335AB"/>
    <w:rsid w:val="00F42F40"/>
    <w:rsid w:val="00F47CDB"/>
    <w:rsid w:val="00F6667E"/>
    <w:rsid w:val="00F87147"/>
    <w:rsid w:val="00F93345"/>
    <w:rsid w:val="00F96AF3"/>
    <w:rsid w:val="00FA1CD0"/>
    <w:rsid w:val="00FA5580"/>
    <w:rsid w:val="00FC3ADE"/>
    <w:rsid w:val="00FD6AD8"/>
    <w:rsid w:val="00FE5448"/>
    <w:rsid w:val="00FF740B"/>
    <w:rsid w:val="314BEBC5"/>
    <w:rsid w:val="61D737DC"/>
    <w:rsid w:val="76929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2CC092"/>
  <w15:chartTrackingRefBased/>
  <w15:docId w15:val="{EC39899D-0CDD-4C26-91D5-C35DE3818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9164C8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1F7848"/>
    <w:pPr>
      <w:ind w:left="720"/>
      <w:contextualSpacing/>
    </w:pPr>
  </w:style>
  <w:style w:type="table" w:styleId="Rutenettabell7fargerikuthevingsfarge3">
    <w:name w:val="Grid Table 7 Colorful Accent 3"/>
    <w:basedOn w:val="Vanligtabell"/>
    <w:uiPriority w:val="52"/>
    <w:rsid w:val="00CB586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bottom w:val="single" w:sz="4" w:space="0" w:color="CDEBD1" w:themeColor="accent3" w:themeTint="99"/>
        </w:tcBorders>
      </w:tcPr>
    </w:tblStylePr>
    <w:tblStylePr w:type="nwCell">
      <w:tblPr/>
      <w:tcPr>
        <w:tcBorders>
          <w:bottom w:val="single" w:sz="4" w:space="0" w:color="CDEBD1" w:themeColor="accent3" w:themeTint="99"/>
        </w:tcBorders>
      </w:tcPr>
    </w:tblStylePr>
    <w:tblStylePr w:type="seCell">
      <w:tblPr/>
      <w:tcPr>
        <w:tcBorders>
          <w:top w:val="single" w:sz="4" w:space="0" w:color="CDEBD1" w:themeColor="accent3" w:themeTint="99"/>
        </w:tcBorders>
      </w:tcPr>
    </w:tblStylePr>
    <w:tblStylePr w:type="swCell">
      <w:tblPr/>
      <w:tcPr>
        <w:tcBorders>
          <w:top w:val="single" w:sz="4" w:space="0" w:color="CDEBD1" w:themeColor="accent3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3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med%20adresse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A91E67B58FDC408008C6B0BDDA624A" ma:contentTypeVersion="3" ma:contentTypeDescription="Opprett et nytt dokument." ma:contentTypeScope="" ma:versionID="e96ef13590f46b216b728bf5b435beb5">
  <xsd:schema xmlns:xsd="http://www.w3.org/2001/XMLSchema" xmlns:xs="http://www.w3.org/2001/XMLSchema" xmlns:p="http://schemas.microsoft.com/office/2006/metadata/properties" xmlns:ns2="25e65009-51c7-4842-8ea0-1322413c247f" targetNamespace="http://schemas.microsoft.com/office/2006/metadata/properties" ma:root="true" ma:fieldsID="7084ddf0fa8c9ee6e37ad70e12e07118" ns2:_="">
    <xsd:import namespace="25e65009-51c7-4842-8ea0-1322413c2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5009-51c7-4842-8ea0-1322413c2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042D9-314B-49EA-AF00-39D5925DC79A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  <ds:schemaRef ds:uri="25e65009-51c7-4842-8ea0-1322413c247f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DCB419-7041-4A0D-9EB2-177407E51C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8EB10C-5AA9-4882-BF63-26A125952E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65009-51c7-4842-8ea0-1322413c2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med adresse</Template>
  <TotalTime>10</TotalTime>
  <Pages>2</Pages>
  <Words>350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Henrik André Baugstø</cp:lastModifiedBy>
  <cp:revision>43</cp:revision>
  <dcterms:created xsi:type="dcterms:W3CDTF">2023-07-07T11:49:00Z</dcterms:created>
  <dcterms:modified xsi:type="dcterms:W3CDTF">2026-06-09T08:29:00Z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77800</vt:r8>
  </property>
  <property fmtid="{D5CDD505-2E9C-101B-9397-08002B2CF9AE}" pid="3" name="xd_ProgID">
    <vt:lpwstr/>
  </property>
  <property fmtid="{D5CDD505-2E9C-101B-9397-08002B2CF9AE}" pid="4" name="ContentTypeId">
    <vt:lpwstr>0x01010095A91E67B58FDC408008C6B0BDDA624A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docLang">
    <vt:lpwstr>nb</vt:lpwstr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SHIStatus">
    <vt:lpwstr>1;#Kladd|b4b6a614-00e1-4169-90bb-f9dbedae6a98</vt:lpwstr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</Properties>
</file>