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114FAFC0" w:rsidR="00A85872" w:rsidRDefault="000933E8">
      <w:pPr>
        <w:pStyle w:val="Title"/>
      </w:pPr>
      <w:r>
        <w:t xml:space="preserve">Vedlegg 2 - </w:t>
      </w:r>
      <w:r w:rsidR="00A85872">
        <w:t xml:space="preserve">Forpliktelseserklæring </w:t>
      </w:r>
    </w:p>
    <w:p w14:paraId="625C0CE4" w14:textId="03A9EFA9" w:rsidR="00A85872" w:rsidRPr="00351789" w:rsidRDefault="0019453C">
      <w:pPr>
        <w:pStyle w:val="Heading1"/>
        <w:rPr>
          <w:color w:val="0070C0"/>
        </w:rPr>
      </w:pPr>
      <w:r>
        <w:t>2025/</w:t>
      </w:r>
      <w:r w:rsidR="00AD0A44">
        <w:t xml:space="preserve">42906 </w:t>
      </w:r>
      <w:r w:rsidR="00496288">
        <w:t>– Dynamisk innkjøpsordning for</w:t>
      </w:r>
      <w:r w:rsidR="00D26B11">
        <w:t xml:space="preserve"> kjøp av ultralydapparater </w:t>
      </w:r>
      <w:r w:rsidR="007C5CFC">
        <w:t>for levering til Helse Vest RHF og Helse Nord RHF</w:t>
      </w:r>
    </w:p>
    <w:p w14:paraId="006774AD" w14:textId="77777777" w:rsidR="00A85872" w:rsidRDefault="00A85872">
      <w:r>
        <w:tab/>
      </w:r>
    </w:p>
    <w:p w14:paraId="1BF3CF44" w14:textId="77777777" w:rsidR="00A85872" w:rsidRDefault="00A85872">
      <w:r>
        <w:t>Denne erklæringen gjelder (underleverandør/samarbeidspartner) (B):</w:t>
      </w:r>
      <w:r>
        <w:tab/>
      </w:r>
    </w:p>
    <w:tbl>
      <w:tblPr>
        <w:tblStyle w:val="TableGrid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/>
        </w:tc>
        <w:tc>
          <w:tcPr>
            <w:tcW w:w="3402" w:type="dxa"/>
          </w:tcPr>
          <w:p w14:paraId="3FAAC6EB" w14:textId="77777777" w:rsidR="003B114D" w:rsidRDefault="003B114D"/>
        </w:tc>
        <w:tc>
          <w:tcPr>
            <w:tcW w:w="2977" w:type="dxa"/>
          </w:tcPr>
          <w:p w14:paraId="77746327" w14:textId="239C5663" w:rsidR="003B114D" w:rsidRDefault="003B114D"/>
        </w:tc>
      </w:tr>
    </w:tbl>
    <w:p w14:paraId="24001058" w14:textId="77777777" w:rsidR="00A85872" w:rsidRDefault="00A85872">
      <w:r>
        <w:br/>
        <w:t>som underleverandør/samarbeidspartner til (hovedleverandør) (A):</w:t>
      </w:r>
    </w:p>
    <w:tbl>
      <w:tblPr>
        <w:tblStyle w:val="TableGrid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/>
        </w:tc>
        <w:tc>
          <w:tcPr>
            <w:tcW w:w="3402" w:type="dxa"/>
          </w:tcPr>
          <w:p w14:paraId="12010FD8" w14:textId="77777777" w:rsidR="003B114D" w:rsidRDefault="003B114D"/>
        </w:tc>
        <w:tc>
          <w:tcPr>
            <w:tcW w:w="2977" w:type="dxa"/>
          </w:tcPr>
          <w:p w14:paraId="74B28D59" w14:textId="516B073A" w:rsidR="003B114D" w:rsidRDefault="003B114D"/>
        </w:tc>
      </w:tr>
    </w:tbl>
    <w:p w14:paraId="4BD55B96" w14:textId="1A6EBAB9" w:rsidR="00A85872" w:rsidRDefault="00A85872">
      <w:r>
        <w:br/>
      </w:r>
      <w:r w:rsidRPr="00872A02">
        <w:t xml:space="preserve">Forpliktelseserklæringen er gitt til </w:t>
      </w:r>
      <w:r w:rsidR="00872A02" w:rsidRPr="00872A02">
        <w:t xml:space="preserve">Helse Vest RHF og Helse Nord RHF </w:t>
      </w:r>
      <w:r w:rsidRPr="00872A02">
        <w:t xml:space="preserve">i anledning </w:t>
      </w:r>
      <w:r w:rsidR="007C5CFC" w:rsidRPr="00872A02">
        <w:t xml:space="preserve">kvalifisering til </w:t>
      </w:r>
      <w:r w:rsidR="00024A76" w:rsidRPr="00872A02">
        <w:t xml:space="preserve">dynamisk innkjøpsordning for </w:t>
      </w:r>
      <w:r w:rsidR="00872A02" w:rsidRPr="00872A02">
        <w:t xml:space="preserve">kjøp av </w:t>
      </w:r>
      <w:r w:rsidR="00024A76" w:rsidRPr="00872A02">
        <w:t xml:space="preserve">ultralydapparater </w:t>
      </w:r>
      <w:r w:rsidR="00872A02" w:rsidRPr="00872A02">
        <w:t xml:space="preserve">for levering </w:t>
      </w:r>
      <w:r w:rsidR="00024A76" w:rsidRPr="00872A02">
        <w:t>til Helse Vest RHF og Helse Nord RHF</w:t>
      </w:r>
      <w:r w:rsidR="00872A02" w:rsidRPr="00872A02">
        <w:t>.</w:t>
      </w:r>
    </w:p>
    <w:p w14:paraId="31275993" w14:textId="151ED70C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</w:t>
      </w:r>
      <w:r w:rsidR="00C90831">
        <w:t xml:space="preserve">ovennevnte </w:t>
      </w:r>
      <w:r>
        <w:t>k</w:t>
      </w:r>
      <w:r w:rsidR="00D844DA">
        <w:t>valifi</w:t>
      </w:r>
      <w:r w:rsidR="00C90831">
        <w:t>sering</w:t>
      </w:r>
      <w:r w:rsidRPr="00A85872">
        <w:rPr>
          <w:color w:val="1A588E" w:themeColor="background2" w:themeShade="80"/>
        </w:rPr>
        <w:t xml:space="preserve">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B35384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78AD9E70" w14:textId="21E6AADA" w:rsidR="000929EC" w:rsidRPr="0037175C" w:rsidRDefault="000929EC" w:rsidP="00C90831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>
      <w:pPr>
        <w:ind w:left="4950" w:hanging="4950"/>
      </w:pPr>
    </w:p>
    <w:p w14:paraId="79F50034" w14:textId="1DB611AA" w:rsidR="00A85872" w:rsidRDefault="00A85872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/>
    <w:p w14:paraId="06953AFE" w14:textId="6CD3F5EC" w:rsidR="00A85872" w:rsidRDefault="00A85872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628D9" w14:textId="77777777" w:rsidR="00B35384" w:rsidRDefault="00B35384" w:rsidP="008A6B54">
      <w:pPr>
        <w:spacing w:after="0" w:line="240" w:lineRule="auto"/>
      </w:pPr>
      <w:r>
        <w:separator/>
      </w:r>
    </w:p>
  </w:endnote>
  <w:endnote w:type="continuationSeparator" w:id="0">
    <w:p w14:paraId="61F9AEE4" w14:textId="77777777" w:rsidR="00B35384" w:rsidRDefault="00B35384" w:rsidP="008A6B54">
      <w:pPr>
        <w:spacing w:after="0" w:line="240" w:lineRule="auto"/>
      </w:pPr>
      <w:r>
        <w:continuationSeparator/>
      </w:r>
    </w:p>
  </w:endnote>
  <w:endnote w:type="continuationNotice" w:id="1">
    <w:p w14:paraId="0F126D17" w14:textId="77777777" w:rsidR="00B35384" w:rsidRDefault="00B353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47EB1377" w:rsidR="004F084A" w:rsidRPr="00BD5AA6" w:rsidRDefault="00C90831" w:rsidP="004F084A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Vedlegg 2 - </w:t>
          </w:r>
          <w:r w:rsidR="00A85872"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685DF" w14:textId="77777777" w:rsidR="00B35384" w:rsidRDefault="00B35384" w:rsidP="008A6B54">
      <w:pPr>
        <w:spacing w:after="0" w:line="240" w:lineRule="auto"/>
      </w:pPr>
      <w:r>
        <w:separator/>
      </w:r>
    </w:p>
  </w:footnote>
  <w:footnote w:type="continuationSeparator" w:id="0">
    <w:p w14:paraId="3F50EFA8" w14:textId="77777777" w:rsidR="00B35384" w:rsidRDefault="00B35384" w:rsidP="008A6B54">
      <w:pPr>
        <w:spacing w:after="0" w:line="240" w:lineRule="auto"/>
      </w:pPr>
      <w:r>
        <w:continuationSeparator/>
      </w:r>
    </w:p>
  </w:footnote>
  <w:footnote w:type="continuationNotice" w:id="1">
    <w:p w14:paraId="66DDDACA" w14:textId="77777777" w:rsidR="00B35384" w:rsidRDefault="00B353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25FAD47" w:rsidR="004F084A" w:rsidRPr="005E3FC0" w:rsidRDefault="004F084A" w:rsidP="005E3FC0">
    <w:pPr>
      <w:pStyle w:val="Header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0933E8">
      <w:rPr>
        <w:sz w:val="18"/>
        <w:szCs w:val="18"/>
      </w:rPr>
      <w:t xml:space="preserve"> 2</w:t>
    </w:r>
    <w:r w:rsidR="0019453C">
      <w:rPr>
        <w:sz w:val="18"/>
        <w:szCs w:val="18"/>
      </w:rPr>
      <w:t>025/42906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24A76"/>
    <w:rsid w:val="00043318"/>
    <w:rsid w:val="00044D75"/>
    <w:rsid w:val="000540E1"/>
    <w:rsid w:val="00061D42"/>
    <w:rsid w:val="00066FAD"/>
    <w:rsid w:val="000929EC"/>
    <w:rsid w:val="000933E8"/>
    <w:rsid w:val="000B5BF8"/>
    <w:rsid w:val="000E3D69"/>
    <w:rsid w:val="000F11A5"/>
    <w:rsid w:val="00121B6E"/>
    <w:rsid w:val="001457DD"/>
    <w:rsid w:val="00165D26"/>
    <w:rsid w:val="00172E83"/>
    <w:rsid w:val="00174C26"/>
    <w:rsid w:val="0019453C"/>
    <w:rsid w:val="00234B11"/>
    <w:rsid w:val="002C03B4"/>
    <w:rsid w:val="002C5C80"/>
    <w:rsid w:val="002D33F1"/>
    <w:rsid w:val="002F13E2"/>
    <w:rsid w:val="002F21B1"/>
    <w:rsid w:val="00311005"/>
    <w:rsid w:val="00333088"/>
    <w:rsid w:val="0037175C"/>
    <w:rsid w:val="003B114D"/>
    <w:rsid w:val="003C7810"/>
    <w:rsid w:val="003D3F41"/>
    <w:rsid w:val="00400A8F"/>
    <w:rsid w:val="00402EAE"/>
    <w:rsid w:val="00403A02"/>
    <w:rsid w:val="00421342"/>
    <w:rsid w:val="00437E4A"/>
    <w:rsid w:val="0047732F"/>
    <w:rsid w:val="00486A77"/>
    <w:rsid w:val="00496288"/>
    <w:rsid w:val="004B54E4"/>
    <w:rsid w:val="004F084A"/>
    <w:rsid w:val="004F3DD2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A5D5E"/>
    <w:rsid w:val="006C12C5"/>
    <w:rsid w:val="006F312A"/>
    <w:rsid w:val="0076237F"/>
    <w:rsid w:val="00771457"/>
    <w:rsid w:val="00775F40"/>
    <w:rsid w:val="007C01AF"/>
    <w:rsid w:val="007C5CFC"/>
    <w:rsid w:val="007D00AD"/>
    <w:rsid w:val="007F13FF"/>
    <w:rsid w:val="0081186E"/>
    <w:rsid w:val="0082284E"/>
    <w:rsid w:val="0082344F"/>
    <w:rsid w:val="00872A02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72471"/>
    <w:rsid w:val="00982D69"/>
    <w:rsid w:val="009A3E11"/>
    <w:rsid w:val="009B2280"/>
    <w:rsid w:val="009B4D02"/>
    <w:rsid w:val="009C7E5D"/>
    <w:rsid w:val="009F7F53"/>
    <w:rsid w:val="00A13B9A"/>
    <w:rsid w:val="00A36057"/>
    <w:rsid w:val="00A51393"/>
    <w:rsid w:val="00A659C6"/>
    <w:rsid w:val="00A6702A"/>
    <w:rsid w:val="00A85872"/>
    <w:rsid w:val="00AA1652"/>
    <w:rsid w:val="00AD0A44"/>
    <w:rsid w:val="00AE3BC9"/>
    <w:rsid w:val="00B254A8"/>
    <w:rsid w:val="00B30A4F"/>
    <w:rsid w:val="00B35384"/>
    <w:rsid w:val="00B42FE5"/>
    <w:rsid w:val="00B656CC"/>
    <w:rsid w:val="00BB17BF"/>
    <w:rsid w:val="00BB4618"/>
    <w:rsid w:val="00BC7511"/>
    <w:rsid w:val="00BD5AA6"/>
    <w:rsid w:val="00C37AEC"/>
    <w:rsid w:val="00C80220"/>
    <w:rsid w:val="00C90831"/>
    <w:rsid w:val="00CB354A"/>
    <w:rsid w:val="00CC0CDA"/>
    <w:rsid w:val="00CC2A39"/>
    <w:rsid w:val="00D0738E"/>
    <w:rsid w:val="00D20CE6"/>
    <w:rsid w:val="00D25402"/>
    <w:rsid w:val="00D26B11"/>
    <w:rsid w:val="00D549FA"/>
    <w:rsid w:val="00D758FB"/>
    <w:rsid w:val="00D844DA"/>
    <w:rsid w:val="00D850B0"/>
    <w:rsid w:val="00D869B4"/>
    <w:rsid w:val="00DC5C03"/>
    <w:rsid w:val="00DC6DD8"/>
    <w:rsid w:val="00DF6ABC"/>
    <w:rsid w:val="00E27030"/>
    <w:rsid w:val="00E3138E"/>
    <w:rsid w:val="00E61D42"/>
    <w:rsid w:val="00EA45CB"/>
    <w:rsid w:val="00EB13E8"/>
    <w:rsid w:val="00EB5F17"/>
    <w:rsid w:val="00ED20E9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5064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C1ED3"/>
  <w15:chartTrackingRefBased/>
  <w15:docId w15:val="{50D36247-3443-460A-A184-A2D47179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Heading1">
    <w:name w:val="heading 1"/>
    <w:basedOn w:val="Normal"/>
    <w:next w:val="Normal"/>
    <w:link w:val="Heading1Char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Normal"/>
    <w:next w:val="Normal"/>
    <w:link w:val="TitleChar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NoSpacing">
    <w:name w:val="No Spacing"/>
    <w:uiPriority w:val="1"/>
    <w:qFormat/>
    <w:rsid w:val="008234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leGrid">
    <w:name w:val="Table Grid"/>
    <w:aliases w:val="Sykehusinnkjøp"/>
    <w:basedOn w:val="TableNorma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Header">
    <w:name w:val="header"/>
    <w:basedOn w:val="Normal"/>
    <w:link w:val="Head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B54"/>
  </w:style>
  <w:style w:type="paragraph" w:styleId="Footer">
    <w:name w:val="footer"/>
    <w:basedOn w:val="Normal"/>
    <w:link w:val="Foot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B54"/>
  </w:style>
  <w:style w:type="paragraph" w:styleId="TOC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2B3B"/>
    <w:rPr>
      <w:color w:val="003087" w:themeColor="hyperlink"/>
      <w:u w:val="single"/>
    </w:rPr>
  </w:style>
  <w:style w:type="table" w:styleId="TableGridLight">
    <w:name w:val="Grid Table Light"/>
    <w:basedOn w:val="TableNorma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F910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10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0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07D341-0E95-442F-AE8E-7D3D40B74ABF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21</TotalTime>
  <Pages>1</Pages>
  <Words>188</Words>
  <Characters>1078</Characters>
  <Application>Microsoft Office Word</Application>
  <DocSecurity>4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15</cp:revision>
  <dcterms:created xsi:type="dcterms:W3CDTF">2025-05-21T15:52:00Z</dcterms:created>
  <dcterms:modified xsi:type="dcterms:W3CDTF">2026-01-28T09:37:00Z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0x01010095A91E67B58FDC408008C6B0BDDA624A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