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111FDA9C" w:rsidR="00A85872" w:rsidRPr="00351789" w:rsidRDefault="00602A8D" w:rsidP="008C6F9F">
      <w:pPr>
        <w:pStyle w:val="Overskrift1"/>
        <w:rPr>
          <w:color w:val="0070C0"/>
        </w:rPr>
      </w:pPr>
      <w:r>
        <w:t>2706b TNF BIO uten biotilsvarende konkurranse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4B528F89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 w:rsidR="003F13B3">
        <w:t xml:space="preserve"> </w:t>
      </w:r>
      <w:r w:rsidR="003F13B3" w:rsidRPr="00A85872">
        <w:rPr>
          <w:color w:val="1A588E" w:themeColor="background2" w:themeShade="80"/>
        </w:rPr>
        <w:t>&lt;kvalifikasjonskrav&gt;</w:t>
      </w:r>
      <w:r w:rsidR="003F13B3">
        <w:t xml:space="preserve"> på følgende måte</w:t>
      </w:r>
      <w:r>
        <w:t>:</w:t>
      </w:r>
    </w:p>
    <w:p w14:paraId="07E0DB28" w14:textId="39A9AEFF" w:rsidR="00A85872" w:rsidRPr="00BD121C" w:rsidRDefault="00AA3C15" w:rsidP="00A85872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2EB3B" w14:textId="77777777" w:rsidR="00BC459F" w:rsidRDefault="00BC459F" w:rsidP="008A6B54">
      <w:pPr>
        <w:spacing w:after="0" w:line="240" w:lineRule="auto"/>
      </w:pPr>
      <w:r>
        <w:separator/>
      </w:r>
    </w:p>
  </w:endnote>
  <w:endnote w:type="continuationSeparator" w:id="0">
    <w:p w14:paraId="24425936" w14:textId="77777777" w:rsidR="00BC459F" w:rsidRDefault="00BC459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432CBCE8">
            <w:rPr>
              <w:b w:val="0"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432CBCE8">
            <w:rPr>
              <w:b w:val="0"/>
              <w:color w:val="003087" w:themeColor="text2"/>
              <w:sz w:val="18"/>
              <w:szCs w:val="18"/>
            </w:rPr>
            <w:t>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F9912" w14:textId="77777777" w:rsidR="00BC459F" w:rsidRDefault="00BC459F" w:rsidP="008A6B54">
      <w:pPr>
        <w:spacing w:after="0" w:line="240" w:lineRule="auto"/>
      </w:pPr>
      <w:r>
        <w:separator/>
      </w:r>
    </w:p>
  </w:footnote>
  <w:footnote w:type="continuationSeparator" w:id="0">
    <w:p w14:paraId="00CC8044" w14:textId="77777777" w:rsidR="00BC459F" w:rsidRDefault="00BC459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3B368E70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02A8D">
      <w:rPr>
        <w:sz w:val="18"/>
        <w:szCs w:val="18"/>
      </w:rPr>
      <w:t xml:space="preserve"> </w:t>
    </w:r>
    <w:r w:rsidR="00602A8D" w:rsidRPr="00602A8D">
      <w:rPr>
        <w:sz w:val="18"/>
        <w:szCs w:val="18"/>
      </w:rPr>
      <w:t>2026/62852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5132E"/>
    <w:rsid w:val="0037175C"/>
    <w:rsid w:val="00376AF8"/>
    <w:rsid w:val="003B114D"/>
    <w:rsid w:val="003C7810"/>
    <w:rsid w:val="003D3F41"/>
    <w:rsid w:val="003D611E"/>
    <w:rsid w:val="003F13B3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2A8D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36E81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A3C15"/>
    <w:rsid w:val="00AE3BC9"/>
    <w:rsid w:val="00B254A8"/>
    <w:rsid w:val="00B30A4F"/>
    <w:rsid w:val="00B42FE5"/>
    <w:rsid w:val="00B656CC"/>
    <w:rsid w:val="00BC459F"/>
    <w:rsid w:val="00BC7511"/>
    <w:rsid w:val="00BD121C"/>
    <w:rsid w:val="00BD5AA6"/>
    <w:rsid w:val="00C37AEC"/>
    <w:rsid w:val="00C80220"/>
    <w:rsid w:val="00CB354A"/>
    <w:rsid w:val="00CC0CDA"/>
    <w:rsid w:val="00CC2A39"/>
    <w:rsid w:val="00CF118B"/>
    <w:rsid w:val="00CF1F93"/>
    <w:rsid w:val="00D0738E"/>
    <w:rsid w:val="00D25402"/>
    <w:rsid w:val="00D549FA"/>
    <w:rsid w:val="00D758FB"/>
    <w:rsid w:val="00D850B0"/>
    <w:rsid w:val="00D869B4"/>
    <w:rsid w:val="00DA1829"/>
    <w:rsid w:val="00DC5C03"/>
    <w:rsid w:val="00DE2A02"/>
    <w:rsid w:val="00E3138E"/>
    <w:rsid w:val="00E45314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1CDDFA62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836E81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3F13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C3E4F-C328-40E1-8500-CD55A3C11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</TotalTime>
  <Pages>1</Pages>
  <Words>229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Beate Bjørnstad Løkke</cp:lastModifiedBy>
  <cp:revision>9</cp:revision>
  <dcterms:created xsi:type="dcterms:W3CDTF">2026-08-18T18:37:00Z</dcterms:created>
  <dcterms:modified xsi:type="dcterms:W3CDTF">2026-08-26T12:57:00Z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