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0FFA8972" w:rsidR="0000056A" w:rsidRDefault="00EC1637" w:rsidP="00AD5FF7">
      <w:pPr>
        <w:pStyle w:val="Tittel"/>
      </w:pPr>
      <w:r>
        <w:t xml:space="preserve">Bilag </w:t>
      </w:r>
      <w:r w:rsidR="00E6300A">
        <w:t>4</w:t>
      </w:r>
      <w:r w:rsidR="44F27290">
        <w:t xml:space="preserve"> -</w:t>
      </w:r>
      <w:r>
        <w:t xml:space="preserve"> </w:t>
      </w:r>
      <w:r w:rsidR="00861AC7">
        <w:t>Kon</w:t>
      </w:r>
      <w:r w:rsidR="2B0B6648">
        <w:t>t</w:t>
      </w:r>
      <w:r w:rsidR="00861AC7">
        <w:t>aktpunkter Leverandør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1F300E2F" w:rsidR="00536112" w:rsidRDefault="00536112" w:rsidP="002A369E">
            <w:pPr>
              <w:rPr>
                <w:b w:val="0"/>
              </w:rPr>
            </w:pPr>
            <w:r>
              <w:t>Informasjon om søker/tilbyder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536112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536112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536112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536112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536112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536112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536112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536112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536112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536112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536112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536112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536112" w14:paraId="576E256D" w14:textId="77777777" w:rsidTr="00536112">
        <w:tc>
          <w:tcPr>
            <w:tcW w:w="3681" w:type="dxa"/>
          </w:tcPr>
          <w:p w14:paraId="3D9C0CED" w14:textId="77777777" w:rsidR="00536112" w:rsidRDefault="00536112" w:rsidP="002A369E">
            <w:r>
              <w:t>Ordrekontor telefon</w:t>
            </w:r>
          </w:p>
        </w:tc>
        <w:tc>
          <w:tcPr>
            <w:tcW w:w="5356" w:type="dxa"/>
          </w:tcPr>
          <w:p w14:paraId="2F291DEF" w14:textId="77777777" w:rsidR="00536112" w:rsidRDefault="00536112" w:rsidP="002A369E"/>
        </w:tc>
      </w:tr>
      <w:tr w:rsidR="0000056A" w14:paraId="3E2B8765" w14:textId="77777777" w:rsidTr="00536112">
        <w:tc>
          <w:tcPr>
            <w:tcW w:w="3681" w:type="dxa"/>
          </w:tcPr>
          <w:p w14:paraId="379EAB01" w14:textId="77777777" w:rsidR="0000056A" w:rsidRDefault="0000056A" w:rsidP="002A369E">
            <w:r>
              <w:t>E-postadresse for ordremottak</w:t>
            </w:r>
          </w:p>
        </w:tc>
        <w:tc>
          <w:tcPr>
            <w:tcW w:w="5356" w:type="dxa"/>
          </w:tcPr>
          <w:p w14:paraId="5D13081F" w14:textId="77777777" w:rsidR="0000056A" w:rsidRDefault="0000056A" w:rsidP="002A369E"/>
        </w:tc>
      </w:tr>
      <w:tr w:rsidR="0000056A" w14:paraId="357B9680" w14:textId="77777777" w:rsidTr="00536112">
        <w:tc>
          <w:tcPr>
            <w:tcW w:w="3681" w:type="dxa"/>
          </w:tcPr>
          <w:p w14:paraId="26F60A61" w14:textId="77777777" w:rsidR="0000056A" w:rsidRDefault="0000056A" w:rsidP="002A369E">
            <w:r>
              <w:t>E-postadresse til fakturaansvarlig</w:t>
            </w:r>
          </w:p>
        </w:tc>
        <w:tc>
          <w:tcPr>
            <w:tcW w:w="5356" w:type="dxa"/>
          </w:tcPr>
          <w:p w14:paraId="47F8F92A" w14:textId="77777777" w:rsidR="0000056A" w:rsidRDefault="0000056A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092BDEF" w:rsidR="00536112" w:rsidRDefault="00536112" w:rsidP="002A369E">
            <w:r>
              <w:t>Faglig ansvarlig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2877F8F" w:rsidR="00536112" w:rsidRDefault="00536112" w:rsidP="002A369E">
            <w:r>
              <w:t>Avtaleansvarlig/Avtaleforvalter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5EEE274F" w14:textId="7166DDDC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3C4DE3E2" w14:textId="7FF17E61" w:rsidR="00953599" w:rsidRDefault="00953599" w:rsidP="002A369E">
            <w:r>
              <w:t>Informasjon</w:t>
            </w:r>
          </w:p>
        </w:tc>
        <w:tc>
          <w:tcPr>
            <w:tcW w:w="5379" w:type="dxa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953599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AB7583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953599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7F27C" w14:textId="77777777" w:rsidR="00EC3E24" w:rsidRDefault="00EC3E24" w:rsidP="008A6B54">
      <w:pPr>
        <w:spacing w:after="0" w:line="240" w:lineRule="auto"/>
      </w:pPr>
      <w:r>
        <w:separator/>
      </w:r>
    </w:p>
  </w:endnote>
  <w:endnote w:type="continuationSeparator" w:id="0">
    <w:p w14:paraId="18C632B9" w14:textId="77777777" w:rsidR="00EC3E24" w:rsidRDefault="00EC3E24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BC7BDB2" w:rsidR="0001190D" w:rsidRPr="00BD5AA6" w:rsidRDefault="0001190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2F901B9B" w:rsidR="004F084A" w:rsidRPr="00BD5AA6" w:rsidRDefault="004F084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C4180" w14:textId="77777777" w:rsidR="00EC3E24" w:rsidRDefault="00EC3E24" w:rsidP="008A6B54">
      <w:pPr>
        <w:spacing w:after="0" w:line="240" w:lineRule="auto"/>
      </w:pPr>
      <w:r>
        <w:separator/>
      </w:r>
    </w:p>
  </w:footnote>
  <w:footnote w:type="continuationSeparator" w:id="0">
    <w:p w14:paraId="715F33E8" w14:textId="77777777" w:rsidR="00EC3E24" w:rsidRDefault="00EC3E24" w:rsidP="008A6B54">
      <w:pPr>
        <w:spacing w:after="0" w:line="240" w:lineRule="auto"/>
      </w:pPr>
      <w:r>
        <w:continuationSeparator/>
      </w:r>
    </w:p>
  </w:footnote>
  <w:footnote w:id="1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3F6F6D3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C5DEC"/>
    <w:rsid w:val="00234B11"/>
    <w:rsid w:val="002433C7"/>
    <w:rsid w:val="002C03B4"/>
    <w:rsid w:val="002C5C80"/>
    <w:rsid w:val="002D33F1"/>
    <w:rsid w:val="002F21B1"/>
    <w:rsid w:val="00311005"/>
    <w:rsid w:val="00332AF1"/>
    <w:rsid w:val="003C7810"/>
    <w:rsid w:val="003D08CD"/>
    <w:rsid w:val="003D3F41"/>
    <w:rsid w:val="00400A8F"/>
    <w:rsid w:val="00402EAE"/>
    <w:rsid w:val="0040518B"/>
    <w:rsid w:val="00421342"/>
    <w:rsid w:val="0047732F"/>
    <w:rsid w:val="00486A77"/>
    <w:rsid w:val="004B54E4"/>
    <w:rsid w:val="004F084A"/>
    <w:rsid w:val="00512B3B"/>
    <w:rsid w:val="00522354"/>
    <w:rsid w:val="00536112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81186E"/>
    <w:rsid w:val="0082344F"/>
    <w:rsid w:val="00861AC7"/>
    <w:rsid w:val="0087131B"/>
    <w:rsid w:val="00884491"/>
    <w:rsid w:val="008961BF"/>
    <w:rsid w:val="008A1521"/>
    <w:rsid w:val="008A6B54"/>
    <w:rsid w:val="008F2B11"/>
    <w:rsid w:val="00907B33"/>
    <w:rsid w:val="00953599"/>
    <w:rsid w:val="009A3E11"/>
    <w:rsid w:val="009B4D02"/>
    <w:rsid w:val="009C7E5D"/>
    <w:rsid w:val="009E2499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6300A"/>
    <w:rsid w:val="00EA45CB"/>
    <w:rsid w:val="00EB13E8"/>
    <w:rsid w:val="00EB5F17"/>
    <w:rsid w:val="00EC1637"/>
    <w:rsid w:val="00EC3E24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B7D9A"/>
    <w:rsid w:val="00FD6AD8"/>
    <w:rsid w:val="2B0B6648"/>
    <w:rsid w:val="44F27290"/>
    <w:rsid w:val="5D8D40F4"/>
    <w:rsid w:val="6A64D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5C558-CB14-46AB-85A7-C580AEFEE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97FE0-D100-444F-9A22-C78EC8FBE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122</Words>
  <Characters>650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Elise Blokhus</cp:lastModifiedBy>
  <cp:revision>10</cp:revision>
  <dcterms:created xsi:type="dcterms:W3CDTF">2023-07-07T13:24:00Z</dcterms:created>
  <dcterms:modified xsi:type="dcterms:W3CDTF">2026-08-27T09:55:00Z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0x0101000B5016741277884BB00CFF69DC78CABC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2023-09-25T13:35:41Z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13139b15-5e47-412f-a223-52bc1dd18276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SHIArchiveKey">
    <vt:lpwstr/>
  </property>
  <property fmtid="{D5CDD505-2E9C-101B-9397-08002B2CF9AE}" pid="24" name="f692c5fbbf584dd1b4cdb2fc07ec6741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  <property fmtid="{D5CDD505-2E9C-101B-9397-08002B2CF9AE}" pid="28" name="SHIStatus">
    <vt:lpwstr>1;#Kladd|b4b6a614-00e1-4169-90bb-f9dbedae6a98</vt:lpwstr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MediaServiceImageTags">
    <vt:lpwstr/>
  </property>
</Properties>
</file>