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3B62EADC" w:rsidR="009D1B29" w:rsidRDefault="00741ACC" w:rsidP="00A23A13">
      <w:pPr>
        <w:pStyle w:val="Tittel"/>
      </w:pPr>
      <w:r>
        <w:t xml:space="preserve">Bilag 6 </w:t>
      </w:r>
      <w:r w:rsidR="00BA0A9D"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[Avtalenr]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9B65" w14:textId="77777777" w:rsidR="00FE419B" w:rsidRDefault="00FE419B" w:rsidP="008A6B54">
      <w:pPr>
        <w:spacing w:after="0" w:line="240" w:lineRule="auto"/>
      </w:pPr>
      <w:r>
        <w:separator/>
      </w:r>
    </w:p>
  </w:endnote>
  <w:endnote w:type="continuationSeparator" w:id="0">
    <w:p w14:paraId="2FF87020" w14:textId="77777777" w:rsidR="00FE419B" w:rsidRDefault="00FE419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700C9" w14:textId="77777777" w:rsidR="00FE419B" w:rsidRDefault="00FE419B" w:rsidP="008A6B54">
      <w:pPr>
        <w:spacing w:after="0" w:line="240" w:lineRule="auto"/>
      </w:pPr>
      <w:r>
        <w:separator/>
      </w:r>
    </w:p>
  </w:footnote>
  <w:footnote w:type="continuationSeparator" w:id="0">
    <w:p w14:paraId="3A53F100" w14:textId="77777777" w:rsidR="00FE419B" w:rsidRDefault="00FE419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064545A0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97B9E"/>
    <w:rsid w:val="000E3D69"/>
    <w:rsid w:val="000F11A5"/>
    <w:rsid w:val="001457DD"/>
    <w:rsid w:val="00172E83"/>
    <w:rsid w:val="00174C26"/>
    <w:rsid w:val="001C5DEC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41ACC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532B9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0FE419B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016741277884BB00CFF69DC78CABC" ma:contentTypeVersion="9" ma:contentTypeDescription="Opprett et nytt dokument." ma:contentTypeScope="" ma:versionID="147ebe4cf942da302c82b580645df4ac">
  <xsd:schema xmlns:xsd="http://www.w3.org/2001/XMLSchema" xmlns:xs="http://www.w3.org/2001/XMLSchema" xmlns:p="http://schemas.microsoft.com/office/2006/metadata/properties" xmlns:ns2="d2831042-154c-4240-bafb-3d74001b66b4" targetNamespace="http://schemas.microsoft.com/office/2006/metadata/properties" ma:root="true" ma:fieldsID="2ae899c9259e080fed6023f1618203a9" ns2:_="">
    <xsd:import namespace="d2831042-154c-4240-bafb-3d74001b6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31042-154c-4240-bafb-3d74001b6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31042-154c-4240-bafb-3d74001b66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4C008-43E1-46DF-B20B-FF7E39D55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31042-154c-4240-bafb-3d74001b66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d2831042-154c-4240-bafb-3d74001b66b4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56</Words>
  <Characters>298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Elise Blokhus</cp:lastModifiedBy>
  <cp:revision>3</cp:revision>
  <dcterms:created xsi:type="dcterms:W3CDTF">2026-08-27T06:27:00Z</dcterms:created>
  <dcterms:modified xsi:type="dcterms:W3CDTF">2026-08-27T09:58:00Z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0x0101000B5016741277884BB00CFF69DC78CABC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</Properties>
</file>