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D2C35" w:rsidP="00702D9C" w:rsidRDefault="00F719BB" w14:paraId="09E222A2" w14:textId="62CE75DA">
      <w:pPr>
        <w:pStyle w:val="Tittel"/>
      </w:pPr>
      <w:r>
        <w:t xml:space="preserve">Vedlegg 1 </w:t>
      </w:r>
      <w:r w:rsidR="00ED2C35">
        <w:t>Tilbudsbrev</w:t>
      </w:r>
    </w:p>
    <w:p w:rsidR="00ED2C35" w:rsidP="00FF52D8" w:rsidRDefault="00ED2C35" w14:paraId="43574963" w14:textId="77777777"/>
    <w:p w:rsidR="00ED2C35" w:rsidP="009F4D77" w:rsidRDefault="00ED2C35" w14:paraId="06A73F13" w14:textId="77777777">
      <w:pPr>
        <w:spacing w:after="0"/>
      </w:pPr>
      <w:r>
        <w:t>Sykehusinnkjøp HF</w:t>
      </w:r>
    </w:p>
    <w:p w:rsidR="00ED2C35" w:rsidP="009F4D77" w:rsidRDefault="00ED2C35" w14:paraId="592B62CA" w14:textId="761BEEBC">
      <w:pPr>
        <w:spacing w:after="0"/>
      </w:pPr>
      <w:r>
        <w:t>v</w:t>
      </w:r>
      <w:r w:rsidRPr="004F24F7">
        <w:t xml:space="preserve">/ </w:t>
      </w:r>
      <w:r w:rsidRPr="004F24F7" w:rsidR="004F24F7">
        <w:t>Elise Blokhus</w:t>
      </w:r>
      <w:r w:rsidRPr="004F24F7">
        <w:tab/>
      </w:r>
      <w:r w:rsidRPr="00A6611B">
        <w:rPr>
          <w:color w:val="1A588E" w:themeColor="background2" w:themeShade="80"/>
        </w:rPr>
        <w:tab/>
      </w:r>
      <w:r w:rsidR="004F24F7">
        <w:rPr>
          <w:color w:val="1A588E" w:themeColor="background2" w:themeShade="80"/>
        </w:rPr>
        <w:t xml:space="preserve">                                                     </w:t>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spellStart"/>
      <w:proofErr w:type="gramStart"/>
      <w:r>
        <w:t>dd.mm.åååå</w:t>
      </w:r>
      <w:proofErr w:type="spellEnd"/>
      <w:proofErr w:type="gramEnd"/>
      <w:r>
        <w:t>]</w:t>
      </w:r>
    </w:p>
    <w:p w:rsidR="00ED2C35" w:rsidP="009F4D77" w:rsidRDefault="00ED2C35" w14:paraId="7079C3A2" w14:textId="77777777">
      <w:pPr>
        <w:spacing w:after="0"/>
      </w:pPr>
    </w:p>
    <w:p w:rsidR="00ED2C35" w:rsidP="009F4D77" w:rsidRDefault="00ED2C35" w14:paraId="0A531F68" w14:textId="77777777">
      <w:pPr>
        <w:spacing w:after="0"/>
      </w:pPr>
    </w:p>
    <w:p w:rsidRPr="008B7CD4" w:rsidR="00ED2C35" w:rsidP="009F4D77" w:rsidRDefault="00ED2C35" w14:paraId="31E88E82" w14:textId="5D57CA80">
      <w:pPr>
        <w:pStyle w:val="Overskrift1"/>
      </w:pPr>
      <w:r>
        <w:t xml:space="preserve">Tilbudsbrev </w:t>
      </w:r>
      <w:r w:rsidR="00955731">
        <w:t>–</w:t>
      </w:r>
      <w:r>
        <w:t xml:space="preserve"> </w:t>
      </w:r>
      <w:r w:rsidRPr="008B7CD4" w:rsidR="00955731">
        <w:t>202</w:t>
      </w:r>
      <w:r w:rsidR="00AD18A9">
        <w:t>5/44</w:t>
      </w:r>
      <w:r w:rsidR="007B1BE2">
        <w:t>290</w:t>
      </w:r>
      <w:r w:rsidR="000964D6">
        <w:t xml:space="preserve"> </w:t>
      </w:r>
      <w:r w:rsidR="007B1BE2">
        <w:t xml:space="preserve">Brøytetjenester </w:t>
      </w:r>
      <w:r w:rsidRPr="008B7CD4" w:rsidR="008B7CD4">
        <w:t>til Helse</w:t>
      </w:r>
      <w:r w:rsidR="000964D6">
        <w:t xml:space="preserve"> Bergen HF</w:t>
      </w:r>
      <w:r w:rsidR="00AD18A9">
        <w:t xml:space="preserve"> og Helse Fonna HF</w:t>
      </w:r>
      <w:r w:rsidR="009946DF">
        <w:br/>
      </w:r>
    </w:p>
    <w:tbl>
      <w:tblPr>
        <w:tblStyle w:val="Tabellrutenett"/>
        <w:tblW w:w="9209" w:type="dxa"/>
        <w:tblLook w:val="04A0" w:firstRow="1" w:lastRow="0" w:firstColumn="1" w:lastColumn="0" w:noHBand="0" w:noVBand="1"/>
      </w:tblPr>
      <w:tblGrid>
        <w:gridCol w:w="2133"/>
        <w:gridCol w:w="7076"/>
      </w:tblGrid>
      <w:tr w:rsidR="00EE4C97" w:rsidTr="00EE4C97" w14:paraId="0351182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rsidR="00EE4C97" w:rsidP="00177E30" w:rsidRDefault="00EE4C97" w14:paraId="518E3410" w14:textId="675B425D">
            <w:r>
              <w:t>Informasjon</w:t>
            </w:r>
          </w:p>
        </w:tc>
        <w:tc>
          <w:tcPr>
            <w:tcW w:w="7076" w:type="dxa"/>
          </w:tcPr>
          <w:p w:rsidR="00EE4C97" w:rsidP="00177E30" w:rsidRDefault="00EE4C97" w14:paraId="57701E8E" w14:textId="3B1ABC28">
            <w:pPr>
              <w:cnfStyle w:val="100000000000" w:firstRow="1" w:lastRow="0" w:firstColumn="0" w:lastColumn="0" w:oddVBand="0" w:evenVBand="0" w:oddHBand="0" w:evenHBand="0" w:firstRowFirstColumn="0" w:firstRowLastColumn="0" w:lastRowFirstColumn="0" w:lastRowLastColumn="0"/>
            </w:pPr>
            <w:r>
              <w:t>Sett inn under</w:t>
            </w:r>
          </w:p>
        </w:tc>
      </w:tr>
      <w:tr w:rsidR="00ED2C35" w:rsidTr="00EE4C97" w14:paraId="12A2EEF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41AFCDC5" w14:textId="77777777">
            <w:r>
              <w:t>Tilbyder</w:t>
            </w:r>
          </w:p>
        </w:tc>
        <w:tc>
          <w:tcPr>
            <w:tcW w:w="7076" w:type="dxa"/>
          </w:tcPr>
          <w:p w:rsidR="00ED2C35" w:rsidP="00177E30" w:rsidRDefault="00ED2C35" w14:paraId="1075CF6B"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6036DF53"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0FB69BA7" w14:textId="77777777">
            <w:r>
              <w:t>Org.nr.</w:t>
            </w:r>
          </w:p>
        </w:tc>
        <w:tc>
          <w:tcPr>
            <w:tcW w:w="7076" w:type="dxa"/>
          </w:tcPr>
          <w:p w:rsidR="00ED2C35" w:rsidP="00177E30" w:rsidRDefault="00ED2C35" w14:paraId="6B7E1D4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2C50610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34225097" w14:textId="77777777">
            <w:r>
              <w:t>Kontaktperson</w:t>
            </w:r>
          </w:p>
        </w:tc>
        <w:tc>
          <w:tcPr>
            <w:tcW w:w="7076" w:type="dxa"/>
          </w:tcPr>
          <w:p w:rsidR="00ED2C35" w:rsidP="00177E30" w:rsidRDefault="00ED2C35" w14:paraId="237A77BD"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37784FAA"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2A8364C" w14:textId="77777777">
            <w:r>
              <w:t>Telefon</w:t>
            </w:r>
          </w:p>
        </w:tc>
        <w:tc>
          <w:tcPr>
            <w:tcW w:w="7076" w:type="dxa"/>
          </w:tcPr>
          <w:p w:rsidR="00ED2C35" w:rsidP="00177E30" w:rsidRDefault="00ED2C35" w14:paraId="2A37BDC7"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04C9676"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1D94F477" w14:textId="77777777">
            <w:r>
              <w:t>E-postadresse</w:t>
            </w:r>
          </w:p>
        </w:tc>
        <w:tc>
          <w:tcPr>
            <w:tcW w:w="7076" w:type="dxa"/>
          </w:tcPr>
          <w:p w:rsidR="00ED2C35" w:rsidP="00177E30" w:rsidRDefault="00ED2C35" w14:paraId="76734C8C"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03C4972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55351398" w14:textId="77777777">
            <w:r>
              <w:t>Postadresse</w:t>
            </w:r>
          </w:p>
        </w:tc>
        <w:tc>
          <w:tcPr>
            <w:tcW w:w="7076" w:type="dxa"/>
          </w:tcPr>
          <w:p w:rsidR="00ED2C35" w:rsidP="00177E30" w:rsidRDefault="00ED2C35" w14:paraId="703D892E" w14:textId="77777777">
            <w:pPr>
              <w:cnfStyle w:val="000000000000" w:firstRow="0" w:lastRow="0" w:firstColumn="0" w:lastColumn="0" w:oddVBand="0" w:evenVBand="0" w:oddHBand="0" w:evenHBand="0" w:firstRowFirstColumn="0" w:firstRowLastColumn="0" w:lastRowFirstColumn="0" w:lastRowLastColumn="0"/>
            </w:pPr>
          </w:p>
        </w:tc>
      </w:tr>
      <w:tr w:rsidR="00ED2C35" w:rsidTr="00EE4C97" w14:paraId="4761745F" w14:textId="77777777">
        <w:tc>
          <w:tcPr>
            <w:cnfStyle w:val="001000000000" w:firstRow="0" w:lastRow="0" w:firstColumn="1" w:lastColumn="0" w:oddVBand="0" w:evenVBand="0" w:oddHBand="0" w:evenHBand="0" w:firstRowFirstColumn="0" w:firstRowLastColumn="0" w:lastRowFirstColumn="0" w:lastRowLastColumn="0"/>
            <w:tcW w:w="2133" w:type="dxa"/>
          </w:tcPr>
          <w:p w:rsidR="00ED2C35" w:rsidP="00177E30" w:rsidRDefault="00ED2C35" w14:paraId="27E8A816" w14:textId="77777777">
            <w:r>
              <w:t>Poststed</w:t>
            </w:r>
          </w:p>
        </w:tc>
        <w:tc>
          <w:tcPr>
            <w:tcW w:w="7076" w:type="dxa"/>
          </w:tcPr>
          <w:p w:rsidR="00ED2C35" w:rsidP="00177E30" w:rsidRDefault="00ED2C35" w14:paraId="23852ECF" w14:textId="77777777">
            <w:pPr>
              <w:cnfStyle w:val="000000000000" w:firstRow="0" w:lastRow="0" w:firstColumn="0" w:lastColumn="0" w:oddVBand="0" w:evenVBand="0" w:oddHBand="0" w:evenHBand="0" w:firstRowFirstColumn="0" w:firstRowLastColumn="0" w:lastRowFirstColumn="0" w:lastRowLastColumn="0"/>
            </w:pPr>
          </w:p>
        </w:tc>
      </w:tr>
    </w:tbl>
    <w:p w:rsidR="00ED2C35" w:rsidP="009F4D77" w:rsidRDefault="00ED2C35" w14:paraId="00BA2AB2" w14:textId="77777777"/>
    <w:p w:rsidRPr="003114B0" w:rsidR="00ED2C35" w:rsidP="009F4D77" w:rsidRDefault="00ED2C35" w14:paraId="01049B67" w14:textId="78041EF5">
      <w:r>
        <w:t xml:space="preserve">Vi viser til mottatt konkurransegrunnlag. Vi har gleden av å inngi et </w:t>
      </w:r>
      <w:r w:rsidR="6B147D10">
        <w:t>k</w:t>
      </w:r>
      <w:r>
        <w:t>omplett tilbud i henhold til de forutsetninger som er gitt i konkurransegrunnlaget.</w:t>
      </w:r>
    </w:p>
    <w:p w:rsidR="00214479" w:rsidP="009F4D77" w:rsidRDefault="00ED2C35" w14:paraId="150216EB" w14:textId="77777777">
      <w:r w:rsidRPr="003114B0">
        <w:t xml:space="preserve">Vi er innforståtte med at eventuelle avvik/forbehold mot de oppgitte forutsetningene kan medføre avvisning. </w:t>
      </w:r>
    </w:p>
    <w:p w:rsidRPr="003114B0" w:rsidR="00ED2C35" w:rsidP="009F4D77" w:rsidRDefault="00214479" w14:paraId="28CA5C64" w14:textId="54D9CCDA">
      <w:r w:rsidR="00214479">
        <w:rPr/>
        <w:t>Tilbudet gjelder følgende delkontrakter:</w:t>
      </w:r>
      <w:r>
        <w:br/>
      </w:r>
      <w:r>
        <w:br/>
      </w:r>
      <w:sdt>
        <w:sdtPr>
          <w:id w:val="-563719084"/>
          <w14:checkbox>
            <w14:checked w14:val="0"/>
            <w14:checkedState w14:val="2612" w14:font="MS Gothic"/>
            <w14:uncheckedState w14:val="2610" w14:font="MS Gothic"/>
          </w14:checkbox>
        </w:sdtPr>
        <w:sdtContent>
          <w:r w:rsidRPr="2364C870" w:rsidR="00214479">
            <w:rPr>
              <w:rFonts w:ascii="MS Gothic" w:hAnsi="MS Gothic" w:eastAsia="MS Gothic"/>
            </w:rPr>
            <w:t>☐</w:t>
          </w:r>
        </w:sdtContent>
      </w:sdt>
      <w:r>
        <w:tab/>
      </w:r>
      <w:r w:rsidR="007B1BE2">
        <w:rPr/>
        <w:t xml:space="preserve">Delkontrakt 1: </w:t>
      </w:r>
      <w:r w:rsidR="3D99DFE3">
        <w:rPr/>
        <w:t xml:space="preserve">Brøytetjenester til </w:t>
      </w:r>
      <w:r w:rsidR="009F732F">
        <w:rPr/>
        <w:t xml:space="preserve">Helse </w:t>
      </w:r>
      <w:r w:rsidR="007B1BE2">
        <w:rPr/>
        <w:t>Bergen</w:t>
      </w:r>
      <w:r w:rsidR="009F732F">
        <w:rPr/>
        <w:t xml:space="preserve"> HF</w:t>
      </w:r>
      <w:r>
        <w:br/>
      </w:r>
      <w:sdt>
        <w:sdtPr>
          <w:id w:val="778755035"/>
          <w14:checkbox>
            <w14:checked w14:val="0"/>
            <w14:checkedState w14:val="2612" w14:font="MS Gothic"/>
            <w14:uncheckedState w14:val="2610" w14:font="MS Gothic"/>
          </w14:checkbox>
        </w:sdtPr>
        <w:sdtContent>
          <w:r w:rsidRPr="2364C870" w:rsidR="00214479">
            <w:rPr>
              <w:rFonts w:ascii="MS Gothic" w:hAnsi="MS Gothic" w:eastAsia="MS Gothic"/>
            </w:rPr>
            <w:t>☐</w:t>
          </w:r>
        </w:sdtContent>
      </w:sdt>
      <w:r>
        <w:tab/>
      </w:r>
      <w:r w:rsidR="007B1BE2">
        <w:rPr/>
        <w:t xml:space="preserve">Delkontrakt 2: </w:t>
      </w:r>
      <w:r w:rsidR="7DC720DA">
        <w:rPr/>
        <w:t xml:space="preserve">Brøytetjenester til </w:t>
      </w:r>
      <w:r w:rsidR="009F732F">
        <w:rPr/>
        <w:t>Helse Fonna HF</w:t>
      </w:r>
      <w:r w:rsidR="233368C0">
        <w:rPr/>
        <w:t xml:space="preserve"> - Haugesund og Karmøy</w:t>
      </w:r>
      <w:r>
        <w:br/>
      </w:r>
    </w:p>
    <w:p w:rsidR="00ED2C35" w:rsidP="009F4D77" w:rsidRDefault="00ED2C35" w14:paraId="501378E9" w14:textId="77777777">
      <w:r>
        <w:t>Vi leverer tilbud etter følgende leverandørkonstellasjon:</w:t>
      </w:r>
    </w:p>
    <w:p w:rsidR="00ED2C35" w:rsidP="009F4D77" w:rsidRDefault="000567D0" w14:paraId="16126541" w14:textId="77777777">
      <w:sdt>
        <w:sdtPr>
          <w:id w:val="72681224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En leverandør</w:t>
      </w:r>
    </w:p>
    <w:p w:rsidR="00ED2C35" w:rsidP="009F4D77" w:rsidRDefault="000567D0" w14:paraId="5AC32396" w14:textId="77777777">
      <w:sdt>
        <w:sdtPr>
          <w:id w:val="-1353871881"/>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7145EC" w:rsidR="00ED2C35">
        <w:t>En hovedleverandør med en/flere underleverandør(er).</w:t>
      </w:r>
    </w:p>
    <w:p w:rsidR="00ED2C35" w:rsidP="007145EC" w:rsidRDefault="000567D0" w14:paraId="0B391B72" w14:textId="77777777">
      <w:pPr>
        <w:ind w:left="708" w:hanging="708"/>
      </w:pPr>
      <w:sdt>
        <w:sdtPr>
          <w:id w:val="181558735"/>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En gruppe leverandører, </w:t>
      </w:r>
      <w:r w:rsidRPr="45D9492A" w:rsidR="00ED2C35">
        <w:t>jf. anskaffelsesforskriften § 16-11</w:t>
      </w:r>
      <w:r w:rsidRPr="00527440" w:rsidR="00ED2C35">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rsidR="00ED2C35" w:rsidP="009F4D77" w:rsidRDefault="00ED2C35" w14:paraId="28DE91BF" w14:textId="77777777"/>
    <w:p w:rsidR="009946DF" w:rsidP="009F4D77" w:rsidRDefault="009946DF" w14:paraId="09CDDCD2" w14:textId="77777777"/>
    <w:p w:rsidR="00ED2C35" w:rsidP="00394BCB" w:rsidRDefault="00ED2C35" w14:paraId="7D8A221A" w14:textId="77777777">
      <w:r>
        <w:t xml:space="preserve">Vi har følgende avvik/forbehold i vårt tilbud: </w:t>
      </w:r>
    </w:p>
    <w:p w:rsidR="00ED2C35" w:rsidP="00394BCB" w:rsidRDefault="000567D0" w14:paraId="374B37DB" w14:textId="77777777">
      <w:sdt>
        <w:sdtPr>
          <w:id w:val="2055963953"/>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 xml:space="preserve">Tilbudet leveres uten forbehold eller avvik.  </w:t>
      </w:r>
    </w:p>
    <w:p w:rsidR="00ED2C35" w:rsidP="00394BCB" w:rsidRDefault="000567D0" w14:paraId="5BAAA280" w14:textId="77777777">
      <w:sdt>
        <w:sdtPr>
          <w:id w:val="1329711854"/>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00ED2C35">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177202E"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177E30" w:rsidRDefault="00ED2C35" w14:paraId="0976FEA6" w14:textId="77777777">
            <w:r>
              <w:t>Ref. nr. i kontrakts-vilkår/bilag</w:t>
            </w:r>
          </w:p>
        </w:tc>
        <w:tc>
          <w:tcPr>
            <w:tcW w:w="2693" w:type="dxa"/>
          </w:tcPr>
          <w:p w:rsidR="00ED2C35" w:rsidP="00177E30" w:rsidRDefault="00ED2C35" w14:paraId="3513E10D" w14:textId="77777777">
            <w:r>
              <w:t>Beskrivelse av forbehold</w:t>
            </w:r>
          </w:p>
        </w:tc>
        <w:tc>
          <w:tcPr>
            <w:tcW w:w="2552" w:type="dxa"/>
          </w:tcPr>
          <w:p w:rsidR="00ED2C35" w:rsidP="00177E30" w:rsidRDefault="00ED2C35" w14:paraId="56AD72C8" w14:textId="77777777">
            <w:r>
              <w:t>Årsak til forbehold</w:t>
            </w:r>
          </w:p>
        </w:tc>
        <w:tc>
          <w:tcPr>
            <w:tcW w:w="2693" w:type="dxa"/>
          </w:tcPr>
          <w:p w:rsidR="00ED2C35" w:rsidP="00177E30" w:rsidRDefault="00ED2C35" w14:paraId="5719524C" w14:textId="77777777">
            <w:r>
              <w:t xml:space="preserve">Konsekvenser for ytelser, pris, </w:t>
            </w:r>
            <w:proofErr w:type="gramStart"/>
            <w:r>
              <w:t>risiko,</w:t>
            </w:r>
            <w:proofErr w:type="gramEnd"/>
            <w:r>
              <w:t xml:space="preserve"> fremdrift mv</w:t>
            </w:r>
          </w:p>
        </w:tc>
      </w:tr>
      <w:tr w:rsidR="00ED2C35" w:rsidTr="00ED2C35" w14:paraId="2117D6DE" w14:textId="77777777">
        <w:tc>
          <w:tcPr>
            <w:tcW w:w="1271" w:type="dxa"/>
          </w:tcPr>
          <w:p w:rsidR="00ED2C35" w:rsidP="00177E30" w:rsidRDefault="00ED2C35" w14:paraId="521A2DC5" w14:textId="77777777"/>
        </w:tc>
        <w:tc>
          <w:tcPr>
            <w:tcW w:w="2693" w:type="dxa"/>
          </w:tcPr>
          <w:p w:rsidR="00ED2C35" w:rsidP="00177E30" w:rsidRDefault="00ED2C35" w14:paraId="515ACD16" w14:textId="77777777"/>
        </w:tc>
        <w:tc>
          <w:tcPr>
            <w:tcW w:w="2552" w:type="dxa"/>
          </w:tcPr>
          <w:p w:rsidR="00ED2C35" w:rsidP="00177E30" w:rsidRDefault="00ED2C35" w14:paraId="237AA73A" w14:textId="77777777"/>
        </w:tc>
        <w:tc>
          <w:tcPr>
            <w:tcW w:w="2693" w:type="dxa"/>
          </w:tcPr>
          <w:p w:rsidR="00ED2C35" w:rsidP="00177E30" w:rsidRDefault="00ED2C35" w14:paraId="336E1491" w14:textId="77777777"/>
        </w:tc>
      </w:tr>
      <w:tr w:rsidR="00ED2C35" w:rsidTr="00ED2C35" w14:paraId="785E9756" w14:textId="77777777">
        <w:tc>
          <w:tcPr>
            <w:tcW w:w="1271" w:type="dxa"/>
          </w:tcPr>
          <w:p w:rsidR="00ED2C35" w:rsidP="00177E30" w:rsidRDefault="00ED2C35" w14:paraId="2A9AD479" w14:textId="77777777"/>
        </w:tc>
        <w:tc>
          <w:tcPr>
            <w:tcW w:w="2693" w:type="dxa"/>
          </w:tcPr>
          <w:p w:rsidR="00ED2C35" w:rsidP="00177E30" w:rsidRDefault="00ED2C35" w14:paraId="10D5E6EC" w14:textId="77777777"/>
        </w:tc>
        <w:tc>
          <w:tcPr>
            <w:tcW w:w="2552" w:type="dxa"/>
          </w:tcPr>
          <w:p w:rsidR="00ED2C35" w:rsidP="00177E30" w:rsidRDefault="00ED2C35" w14:paraId="7908B1B7" w14:textId="77777777"/>
        </w:tc>
        <w:tc>
          <w:tcPr>
            <w:tcW w:w="2693" w:type="dxa"/>
          </w:tcPr>
          <w:p w:rsidR="00ED2C35" w:rsidP="00177E30" w:rsidRDefault="00ED2C35" w14:paraId="5D96AC58" w14:textId="77777777"/>
        </w:tc>
      </w:tr>
    </w:tbl>
    <w:p w:rsidR="00ED2C35" w:rsidP="00394BCB" w:rsidRDefault="00ED2C35" w14:paraId="5FE0C99B" w14:textId="77777777"/>
    <w:p w:rsidR="00ED2C35" w:rsidP="00394BCB" w:rsidRDefault="000567D0" w14:paraId="4DA339D1" w14:textId="77777777">
      <w:sdt>
        <w:sdtPr>
          <w:id w:val="-2107875236"/>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rsidTr="00ED2C35" w14:paraId="0FD01865" w14:textId="77777777">
        <w:trPr>
          <w:cnfStyle w:val="100000000000" w:firstRow="1" w:lastRow="0" w:firstColumn="0" w:lastColumn="0" w:oddVBand="0" w:evenVBand="0" w:oddHBand="0" w:evenHBand="0" w:firstRowFirstColumn="0" w:firstRowLastColumn="0" w:lastRowFirstColumn="0" w:lastRowLastColumn="0"/>
        </w:trPr>
        <w:tc>
          <w:tcPr>
            <w:tcW w:w="1271" w:type="dxa"/>
          </w:tcPr>
          <w:p w:rsidR="00ED2C35" w:rsidP="00177E30" w:rsidRDefault="00ED2C35" w14:paraId="09EDE018" w14:textId="77777777">
            <w:r>
              <w:t>Ref. nr. i kontrakts-vilkår/bilag</w:t>
            </w:r>
          </w:p>
        </w:tc>
        <w:tc>
          <w:tcPr>
            <w:tcW w:w="2693" w:type="dxa"/>
          </w:tcPr>
          <w:p w:rsidR="00ED2C35" w:rsidP="00177E30" w:rsidRDefault="00ED2C35" w14:paraId="05BAB20B" w14:textId="77777777">
            <w:r>
              <w:t>Beskrivelse av forbehold</w:t>
            </w:r>
          </w:p>
        </w:tc>
        <w:tc>
          <w:tcPr>
            <w:tcW w:w="2552" w:type="dxa"/>
          </w:tcPr>
          <w:p w:rsidR="00ED2C35" w:rsidP="00177E30" w:rsidRDefault="00ED2C35" w14:paraId="664D01BF" w14:textId="77777777">
            <w:r>
              <w:t>Årsak til forbehold</w:t>
            </w:r>
          </w:p>
        </w:tc>
        <w:tc>
          <w:tcPr>
            <w:tcW w:w="2693" w:type="dxa"/>
          </w:tcPr>
          <w:p w:rsidR="00ED2C35" w:rsidP="00177E30" w:rsidRDefault="00ED2C35" w14:paraId="3348ED9B" w14:textId="77777777">
            <w:r>
              <w:t>Konsekvenser for ytelser, pris, risiko, fremdrift mv.</w:t>
            </w:r>
          </w:p>
        </w:tc>
      </w:tr>
      <w:tr w:rsidR="00ED2C35" w:rsidTr="00ED2C35" w14:paraId="616B4419" w14:textId="77777777">
        <w:tc>
          <w:tcPr>
            <w:tcW w:w="1271" w:type="dxa"/>
          </w:tcPr>
          <w:p w:rsidR="00ED2C35" w:rsidP="00177E30" w:rsidRDefault="00ED2C35" w14:paraId="3D44A04D" w14:textId="77777777"/>
        </w:tc>
        <w:tc>
          <w:tcPr>
            <w:tcW w:w="2693" w:type="dxa"/>
          </w:tcPr>
          <w:p w:rsidR="00ED2C35" w:rsidP="00177E30" w:rsidRDefault="00ED2C35" w14:paraId="0CC67A00" w14:textId="77777777"/>
        </w:tc>
        <w:tc>
          <w:tcPr>
            <w:tcW w:w="2552" w:type="dxa"/>
          </w:tcPr>
          <w:p w:rsidR="00ED2C35" w:rsidP="00177E30" w:rsidRDefault="00ED2C35" w14:paraId="3543052D" w14:textId="77777777"/>
        </w:tc>
        <w:tc>
          <w:tcPr>
            <w:tcW w:w="2693" w:type="dxa"/>
          </w:tcPr>
          <w:p w:rsidR="00ED2C35" w:rsidP="00177E30" w:rsidRDefault="00ED2C35" w14:paraId="672A6B82" w14:textId="77777777"/>
        </w:tc>
      </w:tr>
      <w:tr w:rsidR="00ED2C35" w:rsidTr="00ED2C35" w14:paraId="7027FCC2" w14:textId="77777777">
        <w:tc>
          <w:tcPr>
            <w:tcW w:w="1271" w:type="dxa"/>
          </w:tcPr>
          <w:p w:rsidR="00ED2C35" w:rsidP="00177E30" w:rsidRDefault="00ED2C35" w14:paraId="6B20662B" w14:textId="77777777">
            <w:r>
              <w:t xml:space="preserve">       </w:t>
            </w:r>
          </w:p>
        </w:tc>
        <w:tc>
          <w:tcPr>
            <w:tcW w:w="2693" w:type="dxa"/>
          </w:tcPr>
          <w:p w:rsidR="00ED2C35" w:rsidP="00177E30" w:rsidRDefault="00ED2C35" w14:paraId="54FC7FD3" w14:textId="77777777"/>
        </w:tc>
        <w:tc>
          <w:tcPr>
            <w:tcW w:w="2552" w:type="dxa"/>
          </w:tcPr>
          <w:p w:rsidR="00ED2C35" w:rsidP="00177E30" w:rsidRDefault="00ED2C35" w14:paraId="75C09365" w14:textId="77777777"/>
        </w:tc>
        <w:tc>
          <w:tcPr>
            <w:tcW w:w="2693" w:type="dxa"/>
          </w:tcPr>
          <w:p w:rsidR="00ED2C35" w:rsidP="00177E30" w:rsidRDefault="00ED2C35" w14:paraId="77E39069" w14:textId="77777777"/>
        </w:tc>
      </w:tr>
    </w:tbl>
    <w:p w:rsidR="00ED2C35" w:rsidP="00394BCB" w:rsidRDefault="00ED2C35" w14:paraId="49189EFA" w14:textId="77777777"/>
    <w:p w:rsidR="00ED2C35" w:rsidP="00394BCB" w:rsidRDefault="00ED2C35" w14:paraId="5097CA71" w14:textId="77777777">
      <w:r>
        <w:t>Innsyn:</w:t>
      </w:r>
    </w:p>
    <w:p w:rsidR="00ED2C35" w:rsidP="00394BCB" w:rsidRDefault="000567D0" w14:paraId="6A3E20EC" w14:textId="77777777">
      <w:sdt>
        <w:sdtPr>
          <w:id w:val="523671518"/>
          <w14:checkbox>
            <w14:checked w14:val="0"/>
            <w14:checkedState w14:val="2612" w14:font="MS Gothic"/>
            <w14:uncheckedState w14:val="2610" w14:font="MS Gothic"/>
          </w14:checkbox>
        </w:sdtPr>
        <w:sdtEndPr/>
        <w:sdtContent>
          <w:r w:rsidR="00ED2C35">
            <w:rPr>
              <w:rFonts w:hint="eastAsia" w:ascii="MS Gothic" w:hAnsi="MS Gothic" w:eastAsia="MS Gothic"/>
            </w:rPr>
            <w:t>☐</w:t>
          </w:r>
        </w:sdtContent>
      </w:sdt>
      <w:r w:rsidR="00ED2C35">
        <w:tab/>
      </w:r>
      <w:r w:rsidRPr="00394BCB" w:rsidR="00ED2C35">
        <w:t xml:space="preserve">Tilbyder anser ikke noen opplysninger i tilbudet som taushetsbelagt.      </w:t>
      </w:r>
    </w:p>
    <w:p w:rsidR="00ED2C35" w:rsidP="00394BCB" w:rsidRDefault="000567D0" w14:paraId="6C81EFB3" w14:textId="13F741C4">
      <w:sdt>
        <w:sdtPr>
          <w:id w:val="-1583213420"/>
          <w14:checkbox>
            <w14:checked w14:val="0"/>
            <w14:checkedState w14:val="2612" w14:font="MS Gothic"/>
            <w14:uncheckedState w14:val="2610" w14:font="MS Gothic"/>
          </w14:checkbox>
        </w:sdtPr>
        <w:sdtEndPr/>
        <w:sdtContent>
          <w:r w:rsidR="00ED2C35">
            <w:rPr>
              <w:rFonts w:ascii="MS Gothic" w:hAnsi="MS Gothic" w:eastAsia="MS Gothic"/>
            </w:rPr>
            <w:t>☐</w:t>
          </w:r>
        </w:sdtContent>
      </w:sdt>
      <w:r w:rsidR="00ED2C35">
        <w:tab/>
      </w:r>
      <w:r w:rsidRPr="00394BCB" w:rsidR="00ED2C35">
        <w:t xml:space="preserve">Tilbudet inneholder taushetsbelagte opplysninger og sladdet tilbud, </w:t>
      </w:r>
      <w:r w:rsidR="00ED2C35">
        <w:t>og</w:t>
      </w:r>
      <w:r w:rsidRPr="00394BCB" w:rsidR="00ED2C35">
        <w:t xml:space="preserve"> </w:t>
      </w:r>
      <w:r w:rsidRPr="003114B0" w:rsidR="00ED2C35">
        <w:t xml:space="preserve">Vedlegg </w:t>
      </w:r>
      <w:r w:rsidRPr="003114B0" w:rsidR="6A6B5136">
        <w:t>2</w:t>
      </w:r>
      <w:r w:rsidRPr="003114B0" w:rsidR="00ED2C35">
        <w:tab/>
      </w:r>
      <w:r w:rsidRPr="003114B0" w:rsidR="00ED2C35">
        <w:t xml:space="preserve">«Bruksanvisning og begrunnelse for sladding av tilbud» er fylt ut og lagt ved tilbudet.    </w:t>
      </w:r>
    </w:p>
    <w:p w:rsidR="00ED2C35" w:rsidP="00394BCB" w:rsidRDefault="00ED2C35" w14:paraId="4FD58A6E" w14:textId="77777777"/>
    <w:p w:rsidR="00237221" w:rsidP="00237221" w:rsidRDefault="00237221" w14:paraId="157C5E14" w14:textId="77777777">
      <w:r>
        <w:t>Annet:</w:t>
      </w:r>
    </w:p>
    <w:p w:rsidR="00237221" w:rsidP="00237221" w:rsidRDefault="000567D0" w14:paraId="5F31F224" w14:textId="77777777">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237221">
            <w:rPr>
              <w:rFonts w:hint="eastAsia" w:ascii="MS Gothic" w:hAnsi="MS Gothic" w:eastAsia="MS Gothic"/>
            </w:rPr>
            <w:t>☐</w:t>
          </w:r>
        </w:sdtContent>
      </w:sdt>
      <w:r w:rsidR="00237221">
        <w:tab/>
      </w:r>
      <w:r w:rsidRPr="00394BCB" w:rsidR="00237221">
        <w:t xml:space="preserve">Tilbyder bekrefter at det </w:t>
      </w:r>
      <w:r w:rsidRPr="00BB7E0B" w:rsidR="00237221">
        <w:rPr>
          <w:b/>
          <w:bCs/>
        </w:rPr>
        <w:t>er</w:t>
      </w:r>
      <w:r w:rsidRPr="00394BCB" w:rsidR="00237221">
        <w:t xml:space="preserve"> inngått elektronisk samhandlingsavtale med </w:t>
      </w:r>
      <w:r w:rsidR="00237221">
        <w:t>Helse Vest RHF.</w:t>
      </w:r>
      <w:r w:rsidRPr="00A6611B" w:rsidR="00237221">
        <w:rPr>
          <w:color w:val="1A588E" w:themeColor="background2" w:themeShade="80"/>
        </w:rPr>
        <w:t xml:space="preserve"> </w:t>
      </w:r>
      <w:r w:rsidR="00237221">
        <w:rPr>
          <w:color w:val="1A588E" w:themeColor="background2" w:themeShade="80"/>
        </w:rPr>
        <w:br/>
      </w:r>
      <w:r w:rsidRPr="00877975" w:rsidR="00237221">
        <w:t xml:space="preserve">Vi har signert versjon </w:t>
      </w:r>
      <w:r w:rsidR="00237221">
        <w:rPr>
          <w:color w:val="1A588E" w:themeColor="background2" w:themeShade="80"/>
        </w:rPr>
        <w:t xml:space="preserve">XXX </w:t>
      </w:r>
      <w:r w:rsidRPr="00877975" w:rsidR="00237221">
        <w:t>den</w:t>
      </w:r>
      <w:r w:rsidR="00237221">
        <w:rPr>
          <w:color w:val="1A588E" w:themeColor="background2" w:themeShade="80"/>
        </w:rPr>
        <w:t xml:space="preserve"> DD. MM.ÅÅÅÅ</w:t>
      </w:r>
      <w:r w:rsidR="00237221">
        <w:rPr>
          <w:color w:val="1A588E" w:themeColor="background2" w:themeShade="80"/>
        </w:rPr>
        <w:br/>
      </w:r>
    </w:p>
    <w:p w:rsidRPr="00A6611B" w:rsidR="00237221" w:rsidP="00237221" w:rsidRDefault="000567D0" w14:paraId="1A2336DB" w14:textId="77777777">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237221">
            <w:rPr>
              <w:rFonts w:hint="eastAsia" w:ascii="MS Gothic" w:hAnsi="MS Gothic" w:eastAsia="MS Gothic"/>
            </w:rPr>
            <w:t>☐</w:t>
          </w:r>
        </w:sdtContent>
      </w:sdt>
      <w:r w:rsidR="00237221">
        <w:tab/>
      </w:r>
      <w:r w:rsidRPr="00394BCB" w:rsidR="00237221">
        <w:t xml:space="preserve">Tilbyder bekrefter at det </w:t>
      </w:r>
      <w:r w:rsidRPr="00BB7E0B" w:rsidR="00237221">
        <w:rPr>
          <w:b/>
          <w:bCs/>
        </w:rPr>
        <w:t>vil bli</w:t>
      </w:r>
      <w:r w:rsidRPr="00394BCB" w:rsidR="00237221">
        <w:t xml:space="preserve"> inngått elektronisk samhandlingsavtale med </w:t>
      </w:r>
      <w:r w:rsidR="00237221">
        <w:t>Helse Vest RHF.</w:t>
      </w:r>
    </w:p>
    <w:p w:rsidR="00ED2C35" w:rsidP="00394BCB" w:rsidRDefault="00ED2C35" w14:paraId="4E405787" w14:textId="77777777"/>
    <w:p w:rsidR="00ED2C35" w:rsidP="00394BCB" w:rsidRDefault="00ED2C35" w14:paraId="156AA3F9" w14:textId="77777777"/>
    <w:p w:rsidR="00ED2C35" w:rsidP="00394BCB" w:rsidRDefault="00ED2C35" w14:paraId="37213756" w14:textId="77777777"/>
    <w:p w:rsidR="00ED2C35" w:rsidP="00394BCB" w:rsidRDefault="00ED2C35" w14:paraId="1054BAB5" w14:textId="77777777"/>
    <w:p w:rsidR="00ED2C35" w:rsidP="00394BCB" w:rsidRDefault="00ED2C35" w14:paraId="1D8B6AC7" w14:textId="77777777"/>
    <w:p w:rsidRPr="006509A5" w:rsidR="00ED2C35" w:rsidP="00394BCB" w:rsidRDefault="00ED2C35" w14:paraId="088C108A" w14:textId="1442981A">
      <w:r>
        <w:t>T</w:t>
      </w:r>
      <w:r w:rsidRPr="006509A5">
        <w:t xml:space="preserve">ilbudsbrevet </w:t>
      </w:r>
      <w:r>
        <w:t xml:space="preserve">er ikke signert </w:t>
      </w:r>
      <w:r w:rsidRPr="006509A5">
        <w:t xml:space="preserve">manuelt, da tilbud levert av </w:t>
      </w:r>
      <w:r w:rsidRPr="00BD08E1" w:rsidR="00BD08E1">
        <w:t>innlogget bruker i oppdragsgivers konkurransegjennomføringsverktøy (KGV) anses som et bindende tilbud.</w:t>
      </w:r>
    </w:p>
    <w:p w:rsidRPr="00512B3B" w:rsidR="00512B3B" w:rsidP="00512B3B" w:rsidRDefault="00512B3B" w14:paraId="011813C5" w14:textId="77777777"/>
    <w:sectPr w:rsidRPr="00512B3B" w:rsidR="00512B3B" w:rsidSect="00CF7E25">
      <w:footerReference w:type="default" r:id="rId10"/>
      <w:headerReference w:type="first" r:id="rId11"/>
      <w:footerReference w:type="first" r:id="rId12"/>
      <w:pgSz w:w="11906" w:h="16838" w:orient="portrait"/>
      <w:pgMar w:top="1701" w:right="1418" w:bottom="1701" w:left="1418" w:header="510" w:footer="283" w:gutter="0"/>
      <w:cols w:space="708"/>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567D0" w:rsidP="008A6B54" w:rsidRDefault="000567D0" w14:paraId="084D2484" w14:textId="77777777">
      <w:pPr>
        <w:spacing w:after="0" w:line="240" w:lineRule="auto"/>
      </w:pPr>
      <w:r>
        <w:separator/>
      </w:r>
    </w:p>
  </w:endnote>
  <w:endnote w:type="continuationSeparator" w:id="0">
    <w:p w:rsidR="000567D0" w:rsidP="008A6B54" w:rsidRDefault="000567D0" w14:paraId="1D34566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D754E8" w:rsidTr="00EE4C97" w14:paraId="7F5F695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D754E8" w:rsidP="00D754E8" w:rsidRDefault="00D754E8" w14:paraId="5CB78175" w14:textId="42E7AC32">
          <w:pPr>
            <w:pStyle w:val="Bunntekst"/>
            <w:rPr>
              <w:b w:val="0"/>
              <w:bCs/>
              <w:color w:val="003087" w:themeColor="text2"/>
              <w:sz w:val="18"/>
              <w:szCs w:val="18"/>
            </w:rPr>
          </w:pPr>
        </w:p>
      </w:tc>
      <w:tc>
        <w:tcPr>
          <w:tcW w:w="2500" w:type="pct"/>
          <w:shd w:val="clear" w:color="auto" w:fill="auto"/>
        </w:tcPr>
        <w:p w:rsidRPr="00907B33" w:rsidR="00D754E8" w:rsidP="00D754E8" w:rsidRDefault="00D754E8" w14:paraId="06EE4F28"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Cs/>
              <w:color w:val="003087" w:themeColor="text2"/>
              <w:sz w:val="18"/>
              <w:szCs w:val="18"/>
            </w:rPr>
            <w:t>1</w:t>
          </w:r>
          <w:r w:rsidRPr="00907B33">
            <w:rPr>
              <w:bCs/>
              <w:color w:val="003087" w:themeColor="text2"/>
              <w:sz w:val="18"/>
              <w:szCs w:val="18"/>
            </w:rPr>
            <w:fldChar w:fldCharType="end"/>
          </w:r>
        </w:p>
      </w:tc>
    </w:tr>
  </w:tbl>
  <w:p w:rsidRPr="00D754E8" w:rsidR="004B54E4" w:rsidP="00D754E8" w:rsidRDefault="004B54E4" w14:paraId="0A5987E7" w14:textId="7777777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27"/>
      <w:gridCol w:w="4528"/>
    </w:tblGrid>
    <w:tr w:rsidRPr="00907B33" w:rsidR="00EE4C97" w:rsidTr="00EE4C97" w14:paraId="383B0B0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5649C8" w:rsidR="00EE4C97" w:rsidP="00EE4C97" w:rsidRDefault="00EE4C97" w14:paraId="693A4A16" w14:textId="321C77CA">
          <w:pPr>
            <w:pStyle w:val="Bunntekst"/>
            <w:rPr>
              <w:b w:val="0"/>
              <w:bCs/>
              <w:color w:val="003087" w:themeColor="text2"/>
              <w:sz w:val="18"/>
              <w:szCs w:val="18"/>
            </w:rPr>
          </w:pPr>
        </w:p>
      </w:tc>
      <w:tc>
        <w:tcPr>
          <w:tcW w:w="2500" w:type="pct"/>
          <w:shd w:val="clear" w:color="auto" w:fill="auto"/>
        </w:tcPr>
        <w:p w:rsidRPr="00907B33" w:rsidR="00EE4C97" w:rsidP="00EE4C97" w:rsidRDefault="00EE4C97" w14:paraId="7C392B3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bl>
  <w:p w:rsidR="00EE4C97" w:rsidRDefault="00EE4C97" w14:paraId="34904B09"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567D0" w:rsidP="008A6B54" w:rsidRDefault="000567D0" w14:paraId="583D72AD" w14:textId="77777777">
      <w:pPr>
        <w:spacing w:after="0" w:line="240" w:lineRule="auto"/>
      </w:pPr>
      <w:r>
        <w:separator/>
      </w:r>
    </w:p>
  </w:footnote>
  <w:footnote w:type="continuationSeparator" w:id="0">
    <w:p w:rsidR="000567D0" w:rsidP="008A6B54" w:rsidRDefault="000567D0" w14:paraId="6D573E1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A7791" w:rsidP="00EE4C97" w:rsidRDefault="00DA7791" w14:paraId="67611881" w14:textId="4DB14B1B">
    <w:pPr>
      <w:pStyle w:val="Topptekst"/>
      <w:rPr>
        <w:sz w:val="18"/>
        <w:szCs w:val="18"/>
      </w:rPr>
    </w:pPr>
  </w:p>
  <w:p w:rsidRPr="008C337A" w:rsidR="00EE4C97" w:rsidP="00EE4C97" w:rsidRDefault="00EE4C97" w14:paraId="4D6C33DF" w14:textId="13FB0FC4">
    <w:pPr>
      <w:pStyle w:val="Topptekst"/>
      <w:rPr>
        <w:sz w:val="18"/>
        <w:szCs w:val="18"/>
      </w:rPr>
    </w:pPr>
    <w:r w:rsidRPr="00EE4C97">
      <w:rPr>
        <w:sz w:val="18"/>
        <w:szCs w:val="18"/>
      </w:rPr>
      <w:t>[Tilbyders logo]</w:t>
    </w: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234BC"/>
    <w:rsid w:val="0003302D"/>
    <w:rsid w:val="00037EEC"/>
    <w:rsid w:val="000567D0"/>
    <w:rsid w:val="00061D42"/>
    <w:rsid w:val="000964D6"/>
    <w:rsid w:val="00126DFE"/>
    <w:rsid w:val="001C5DEC"/>
    <w:rsid w:val="001D285C"/>
    <w:rsid w:val="00214479"/>
    <w:rsid w:val="00223C66"/>
    <w:rsid w:val="00237221"/>
    <w:rsid w:val="00293F96"/>
    <w:rsid w:val="00296809"/>
    <w:rsid w:val="002C15AE"/>
    <w:rsid w:val="002C68A4"/>
    <w:rsid w:val="002D7831"/>
    <w:rsid w:val="002E1374"/>
    <w:rsid w:val="002F484A"/>
    <w:rsid w:val="00311005"/>
    <w:rsid w:val="003114B0"/>
    <w:rsid w:val="0032296D"/>
    <w:rsid w:val="0035226D"/>
    <w:rsid w:val="00361661"/>
    <w:rsid w:val="003818B1"/>
    <w:rsid w:val="003B1248"/>
    <w:rsid w:val="003B1385"/>
    <w:rsid w:val="003B618D"/>
    <w:rsid w:val="003F69CF"/>
    <w:rsid w:val="00400A8F"/>
    <w:rsid w:val="00402EAE"/>
    <w:rsid w:val="00423A6F"/>
    <w:rsid w:val="00434289"/>
    <w:rsid w:val="00470946"/>
    <w:rsid w:val="0047732F"/>
    <w:rsid w:val="004B54E4"/>
    <w:rsid w:val="004E09B0"/>
    <w:rsid w:val="004F084A"/>
    <w:rsid w:val="004F24F7"/>
    <w:rsid w:val="00512B3B"/>
    <w:rsid w:val="005649C8"/>
    <w:rsid w:val="005677AD"/>
    <w:rsid w:val="005703FD"/>
    <w:rsid w:val="00585644"/>
    <w:rsid w:val="005E52EF"/>
    <w:rsid w:val="006440C5"/>
    <w:rsid w:val="0065583A"/>
    <w:rsid w:val="00676324"/>
    <w:rsid w:val="006C6DD4"/>
    <w:rsid w:val="006C7518"/>
    <w:rsid w:val="00746D1D"/>
    <w:rsid w:val="0076237F"/>
    <w:rsid w:val="00771457"/>
    <w:rsid w:val="0078030B"/>
    <w:rsid w:val="007B1BE2"/>
    <w:rsid w:val="007C3570"/>
    <w:rsid w:val="0082344F"/>
    <w:rsid w:val="00877EFA"/>
    <w:rsid w:val="00884491"/>
    <w:rsid w:val="00886F42"/>
    <w:rsid w:val="00891C2F"/>
    <w:rsid w:val="008A1521"/>
    <w:rsid w:val="008A282B"/>
    <w:rsid w:val="008A6B54"/>
    <w:rsid w:val="008B7CD4"/>
    <w:rsid w:val="008C337A"/>
    <w:rsid w:val="008F5713"/>
    <w:rsid w:val="009164C8"/>
    <w:rsid w:val="0093210C"/>
    <w:rsid w:val="00955731"/>
    <w:rsid w:val="00955B86"/>
    <w:rsid w:val="00960F23"/>
    <w:rsid w:val="009946DF"/>
    <w:rsid w:val="00997FBC"/>
    <w:rsid w:val="009B7201"/>
    <w:rsid w:val="009C7E5D"/>
    <w:rsid w:val="009F732F"/>
    <w:rsid w:val="009F7F53"/>
    <w:rsid w:val="00A140E5"/>
    <w:rsid w:val="00A61228"/>
    <w:rsid w:val="00A6611B"/>
    <w:rsid w:val="00A83F52"/>
    <w:rsid w:val="00AA1652"/>
    <w:rsid w:val="00AD18A9"/>
    <w:rsid w:val="00AE0576"/>
    <w:rsid w:val="00B05D35"/>
    <w:rsid w:val="00B254A8"/>
    <w:rsid w:val="00B44F6E"/>
    <w:rsid w:val="00BB5050"/>
    <w:rsid w:val="00BD08E1"/>
    <w:rsid w:val="00C22FA0"/>
    <w:rsid w:val="00C37AEC"/>
    <w:rsid w:val="00C40C0D"/>
    <w:rsid w:val="00C83B9B"/>
    <w:rsid w:val="00C842A1"/>
    <w:rsid w:val="00CC2084"/>
    <w:rsid w:val="00CF7E25"/>
    <w:rsid w:val="00D0738E"/>
    <w:rsid w:val="00D322D4"/>
    <w:rsid w:val="00D754E8"/>
    <w:rsid w:val="00D77175"/>
    <w:rsid w:val="00D8704A"/>
    <w:rsid w:val="00DA509D"/>
    <w:rsid w:val="00DA7791"/>
    <w:rsid w:val="00DB76FE"/>
    <w:rsid w:val="00DD114B"/>
    <w:rsid w:val="00DF2A10"/>
    <w:rsid w:val="00E3138E"/>
    <w:rsid w:val="00E47AF2"/>
    <w:rsid w:val="00E738D2"/>
    <w:rsid w:val="00EB13E8"/>
    <w:rsid w:val="00EB5F17"/>
    <w:rsid w:val="00ED29B3"/>
    <w:rsid w:val="00ED2C35"/>
    <w:rsid w:val="00EE4C97"/>
    <w:rsid w:val="00F22DA7"/>
    <w:rsid w:val="00F3344C"/>
    <w:rsid w:val="00F6667E"/>
    <w:rsid w:val="00F719BB"/>
    <w:rsid w:val="00F87147"/>
    <w:rsid w:val="00F93345"/>
    <w:rsid w:val="00FA1CD0"/>
    <w:rsid w:val="00FA78C2"/>
    <w:rsid w:val="00FC3ADE"/>
    <w:rsid w:val="00FD6AD8"/>
    <w:rsid w:val="109EA121"/>
    <w:rsid w:val="233368C0"/>
    <w:rsid w:val="2364C870"/>
    <w:rsid w:val="34056B4A"/>
    <w:rsid w:val="3D99DFE3"/>
    <w:rsid w:val="69E0F0B4"/>
    <w:rsid w:val="6A6B5136"/>
    <w:rsid w:val="6B147D10"/>
    <w:rsid w:val="7DC720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9"/>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theme" Target="theme/theme1.xml" Id="rId14" /><Relationship Type="http://schemas.microsoft.com/office/2016/09/relationships/commentsIds" Target="commentsIds.xml" Id="Recc912bb4f3b4831" /><Relationship Type="http://schemas.microsoft.com/office/2011/relationships/commentsExtended" Target="commentsExtended.xml" Id="R4a8cc4dd8ef64aee" /><Relationship Type="http://schemas.microsoft.com/office/2011/relationships/people" Target="people.xml" Id="R72f540e7adbd4fe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adresse.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B5016741277884BB00CFF69DC78CABC" ma:contentTypeVersion="9" ma:contentTypeDescription="Opprett et nytt dokument." ma:contentTypeScope="" ma:versionID="147ebe4cf942da302c82b580645df4ac">
  <xsd:schema xmlns:xsd="http://www.w3.org/2001/XMLSchema" xmlns:xs="http://www.w3.org/2001/XMLSchema" xmlns:p="http://schemas.microsoft.com/office/2006/metadata/properties" xmlns:ns2="d2831042-154c-4240-bafb-3d74001b66b4" targetNamespace="http://schemas.microsoft.com/office/2006/metadata/properties" ma:root="true" ma:fieldsID="2ae899c9259e080fed6023f1618203a9" ns2:_="">
    <xsd:import namespace="d2831042-154c-4240-bafb-3d74001b66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831042-154c-4240-bafb-3d74001b66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2831042-154c-4240-bafb-3d74001b66b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89433D0-09E1-4FD7-A890-81E30DA25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831042-154c-4240-bafb-3d74001b66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schemas.microsoft.com/office/infopath/2007/PartnerControls"/>
    <ds:schemaRef ds:uri="d2831042-154c-4240-bafb-3d74001b66b4"/>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51670F1B-DD63-4E47-A255-13D2B6163D68}">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med adresse</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Michael Walsøe</dc:creator>
  <keywords/>
  <dc:description/>
  <lastModifiedBy>Elise Blokhus</lastModifiedBy>
  <revision>27</revision>
  <dcterms:created xsi:type="dcterms:W3CDTF">2023-07-07T13:13:00.0000000Z</dcterms:created>
  <dcterms:modified xsi:type="dcterms:W3CDTF">2026-08-27T11:38:38.6757713Z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0x0101000B5016741277884BB00CFF69DC78CABC</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MSIP_Label_d291ddcc-9a90-46b7-a727-d19b3ec4b730_Enabled">
    <vt:lpwstr>true</vt:lpwstr>
  </property>
  <property fmtid="{D5CDD505-2E9C-101B-9397-08002B2CF9AE}" pid="10" name="MSIP_Label_d291ddcc-9a90-46b7-a727-d19b3ec4b730_SetDate">
    <vt:lpwstr>2023-09-25T13:31:33Z</vt:lpwstr>
  </property>
  <property fmtid="{D5CDD505-2E9C-101B-9397-08002B2CF9AE}" pid="11" name="MSIP_Label_d291ddcc-9a90-46b7-a727-d19b3ec4b730_Method">
    <vt:lpwstr>Standard</vt:lpwstr>
  </property>
  <property fmtid="{D5CDD505-2E9C-101B-9397-08002B2CF9AE}" pid="12" name="MSIP_Label_d291ddcc-9a90-46b7-a727-d19b3ec4b730_Name">
    <vt:lpwstr>Åpen</vt:lpwstr>
  </property>
  <property fmtid="{D5CDD505-2E9C-101B-9397-08002B2CF9AE}" pid="13" name="MSIP_Label_d291ddcc-9a90-46b7-a727-d19b3ec4b730_SiteId">
    <vt:lpwstr>bdcbe535-f3cf-49f5-8a6a-fb6d98dc7837</vt:lpwstr>
  </property>
  <property fmtid="{D5CDD505-2E9C-101B-9397-08002B2CF9AE}" pid="14" name="MSIP_Label_d291ddcc-9a90-46b7-a727-d19b3ec4b730_ActionId">
    <vt:lpwstr>c54048ba-b2b9-478b-82f8-ecb5364bb7c5</vt:lpwstr>
  </property>
  <property fmtid="{D5CDD505-2E9C-101B-9397-08002B2CF9AE}" pid="15" name="MSIP_Label_d291ddcc-9a90-46b7-a727-d19b3ec4b730_ContentBits">
    <vt:lpwstr>0</vt:lpwstr>
  </property>
  <property fmtid="{D5CDD505-2E9C-101B-9397-08002B2CF9AE}" pid="16" name="c706b671796746379fc435e5ab8acaf9">
    <vt:lpwstr>Kladd|b4b6a614-00e1-4169-90bb-f9dbedae6a98</vt:lpwstr>
  </property>
  <property fmtid="{D5CDD505-2E9C-101B-9397-08002B2CF9AE}" pid="17" name="TaxCatchAll">
    <vt:lpwstr>1;#Kladd|b4b6a614-00e1-4169-90bb-f9dbedae6a98</vt:lpwstr>
  </property>
  <property fmtid="{D5CDD505-2E9C-101B-9397-08002B2CF9AE}" pid="18" name="SHICategory">
    <vt:lpwstr/>
  </property>
  <property fmtid="{D5CDD505-2E9C-101B-9397-08002B2CF9AE}" pid="19" name="eddf1c2c1da842e2bc8d48adb607c365">
    <vt:lpwstr/>
  </property>
  <property fmtid="{D5CDD505-2E9C-101B-9397-08002B2CF9AE}" pid="20" name="SHIBusinessUnit">
    <vt:lpwstr/>
  </property>
  <property fmtid="{D5CDD505-2E9C-101B-9397-08002B2CF9AE}" pid="21" name="mb0d347ee0664214bffb1328b3228b3b">
    <vt:lpwstr/>
  </property>
  <property fmtid="{D5CDD505-2E9C-101B-9397-08002B2CF9AE}" pid="22" name="lda629c15bae4e91aa6c7e8cbbdfc8b6">
    <vt:lpwstr/>
  </property>
  <property fmtid="{D5CDD505-2E9C-101B-9397-08002B2CF9AE}" pid="23" name="SHIArchiveKey">
    <vt:lpwstr/>
  </property>
  <property fmtid="{D5CDD505-2E9C-101B-9397-08002B2CF9AE}" pid="24" name="f692c5fbbf584dd1b4cdb2fc07ec6741">
    <vt:lpwstr/>
  </property>
  <property fmtid="{D5CDD505-2E9C-101B-9397-08002B2CF9AE}" pid="25" name="SHIBusinessFunction">
    <vt:lpwstr/>
  </property>
  <property fmtid="{D5CDD505-2E9C-101B-9397-08002B2CF9AE}" pid="26" name="SHIJournalType">
    <vt:lpwstr/>
  </property>
  <property fmtid="{D5CDD505-2E9C-101B-9397-08002B2CF9AE}" pid="27" name="cd34d7d8f9d8445ca63dd03b5376680a">
    <vt:lpwstr/>
  </property>
  <property fmtid="{D5CDD505-2E9C-101B-9397-08002B2CF9AE}" pid="28" name="SHIStatus">
    <vt:lpwstr>1;#Kladd|b4b6a614-00e1-4169-90bb-f9dbedae6a98</vt:lpwstr>
  </property>
  <property fmtid="{D5CDD505-2E9C-101B-9397-08002B2CF9AE}" pid="29" name="_ExtendedDescription">
    <vt:lpwstr/>
  </property>
  <property fmtid="{D5CDD505-2E9C-101B-9397-08002B2CF9AE}" pid="30" name="TriggerFlowInfo">
    <vt:lpwstr/>
  </property>
  <property fmtid="{D5CDD505-2E9C-101B-9397-08002B2CF9AE}" pid="31" name="MediaServiceImageTags">
    <vt:lpwstr/>
  </property>
</Properties>
</file>