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4BC17A0F" w:rsidR="000A4694" w:rsidRDefault="00A83AB7" w:rsidP="0086704C">
      <w:pPr>
        <w:pStyle w:val="Tittel"/>
      </w:pPr>
      <w:r>
        <w:t>Vedlegg 2</w:t>
      </w:r>
      <w:r w:rsidR="033EC510">
        <w:t xml:space="preserve"> -</w:t>
      </w:r>
      <w:r>
        <w:t xml:space="preserve"> </w:t>
      </w:r>
      <w:r w:rsidR="000A4694">
        <w:t>Bruksanvisning og begrunnelse for sladding av tilbu</w:t>
      </w:r>
      <w:r w:rsidR="05B08105">
        <w:t>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FF5C" w14:textId="77777777" w:rsidR="0005576D" w:rsidRDefault="0005576D" w:rsidP="008A6B54">
      <w:pPr>
        <w:spacing w:after="0" w:line="240" w:lineRule="auto"/>
      </w:pPr>
      <w:r>
        <w:separator/>
      </w:r>
    </w:p>
  </w:endnote>
  <w:endnote w:type="continuationSeparator" w:id="0">
    <w:p w14:paraId="0F97E262" w14:textId="77777777" w:rsidR="0005576D" w:rsidRDefault="0005576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8134126" w:rsidR="00BA090D" w:rsidRPr="00567886" w:rsidRDefault="00BA090D" w:rsidP="00BA090D">
          <w:pPr>
            <w:pStyle w:val="Bunntekst"/>
            <w:rPr>
              <w:b w:val="0"/>
              <w:bCs/>
              <w:color w:val="003087" w:themeColor="text2"/>
              <w:sz w:val="18"/>
              <w:szCs w:val="18"/>
            </w:rPr>
          </w:pP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00B3C6E6" w:rsidR="00BA090D" w:rsidRPr="00567886" w:rsidRDefault="00BA090D" w:rsidP="00BA090D">
          <w:pPr>
            <w:pStyle w:val="Bunntekst"/>
            <w:rPr>
              <w:b w:val="0"/>
              <w:bCs/>
              <w:color w:val="003087" w:themeColor="text2"/>
              <w:sz w:val="18"/>
              <w:szCs w:val="18"/>
            </w:rPr>
          </w:pP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DE0A" w14:textId="77777777" w:rsidR="0005576D" w:rsidRDefault="0005576D" w:rsidP="008A6B54">
      <w:pPr>
        <w:spacing w:after="0" w:line="240" w:lineRule="auto"/>
      </w:pPr>
      <w:r>
        <w:separator/>
      </w:r>
    </w:p>
  </w:footnote>
  <w:footnote w:type="continuationSeparator" w:id="0">
    <w:p w14:paraId="22B9AD73" w14:textId="77777777" w:rsidR="0005576D" w:rsidRDefault="0005576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A3FA3E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5576D"/>
    <w:rsid w:val="00061D42"/>
    <w:rsid w:val="00066FAD"/>
    <w:rsid w:val="000A4694"/>
    <w:rsid w:val="000E3D69"/>
    <w:rsid w:val="000F6F2F"/>
    <w:rsid w:val="001457DD"/>
    <w:rsid w:val="00164145"/>
    <w:rsid w:val="00172E83"/>
    <w:rsid w:val="00174C26"/>
    <w:rsid w:val="001C5DEC"/>
    <w:rsid w:val="002148C4"/>
    <w:rsid w:val="002C03B4"/>
    <w:rsid w:val="002C5C80"/>
    <w:rsid w:val="002D33F1"/>
    <w:rsid w:val="002F5BDE"/>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A1D0F"/>
    <w:rsid w:val="005E61C2"/>
    <w:rsid w:val="005F5862"/>
    <w:rsid w:val="00603021"/>
    <w:rsid w:val="006A2D91"/>
    <w:rsid w:val="006F312A"/>
    <w:rsid w:val="0076237F"/>
    <w:rsid w:val="00771457"/>
    <w:rsid w:val="0081186E"/>
    <w:rsid w:val="008135A6"/>
    <w:rsid w:val="0082344F"/>
    <w:rsid w:val="00856418"/>
    <w:rsid w:val="00884491"/>
    <w:rsid w:val="008961BF"/>
    <w:rsid w:val="008A1521"/>
    <w:rsid w:val="008A6B54"/>
    <w:rsid w:val="008F2627"/>
    <w:rsid w:val="00907B33"/>
    <w:rsid w:val="009A3E11"/>
    <w:rsid w:val="009C7E5D"/>
    <w:rsid w:val="009F7F53"/>
    <w:rsid w:val="00A13B9A"/>
    <w:rsid w:val="00A659C6"/>
    <w:rsid w:val="00A7444E"/>
    <w:rsid w:val="00A83AB7"/>
    <w:rsid w:val="00AA1652"/>
    <w:rsid w:val="00B13DAF"/>
    <w:rsid w:val="00B254A8"/>
    <w:rsid w:val="00B30A4F"/>
    <w:rsid w:val="00B3399F"/>
    <w:rsid w:val="00B656CC"/>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535BD"/>
    <w:rsid w:val="00EA45CB"/>
    <w:rsid w:val="00EB13E8"/>
    <w:rsid w:val="00EB5F17"/>
    <w:rsid w:val="00ED29B3"/>
    <w:rsid w:val="00F141F6"/>
    <w:rsid w:val="00F22DA7"/>
    <w:rsid w:val="00F3117C"/>
    <w:rsid w:val="00F3344C"/>
    <w:rsid w:val="00F52C83"/>
    <w:rsid w:val="00F63A67"/>
    <w:rsid w:val="00F6667E"/>
    <w:rsid w:val="00FA1CD0"/>
    <w:rsid w:val="00FC22D6"/>
    <w:rsid w:val="00FD6AD8"/>
    <w:rsid w:val="033EC510"/>
    <w:rsid w:val="05B08105"/>
    <w:rsid w:val="0B1A8FD9"/>
    <w:rsid w:val="119714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016741277884BB00CFF69DC78CABC" ma:contentTypeVersion="9" ma:contentTypeDescription="Opprett et nytt dokument." ma:contentTypeScope="" ma:versionID="147ebe4cf942da302c82b580645df4ac">
  <xsd:schema xmlns:xsd="http://www.w3.org/2001/XMLSchema" xmlns:xs="http://www.w3.org/2001/XMLSchema" xmlns:p="http://schemas.microsoft.com/office/2006/metadata/properties" xmlns:ns2="d2831042-154c-4240-bafb-3d74001b66b4" targetNamespace="http://schemas.microsoft.com/office/2006/metadata/properties" ma:root="true" ma:fieldsID="2ae899c9259e080fed6023f1618203a9" ns2:_="">
    <xsd:import namespace="d2831042-154c-4240-bafb-3d74001b6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31042-154c-4240-bafb-3d74001b6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831042-154c-4240-bafb-3d74001b66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E6C13-C0B9-490E-BEF8-F2487AFBA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31042-154c-4240-bafb-3d74001b6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d2831042-154c-4240-bafb-3d74001b66b4"/>
  </ds:schemaRefs>
</ds:datastoreItem>
</file>

<file path=customXml/itemProps4.xml><?xml version="1.0" encoding="utf-8"?>
<ds:datastoreItem xmlns:ds="http://schemas.openxmlformats.org/officeDocument/2006/customXml" ds:itemID="{BD22B380-2919-4271-82F2-84EAE3269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Elise Blokhus</cp:lastModifiedBy>
  <cp:revision>8</cp:revision>
  <dcterms:created xsi:type="dcterms:W3CDTF">2023-07-07T13:20:00Z</dcterms:created>
  <dcterms:modified xsi:type="dcterms:W3CDTF">2026-08-27T10:06:00Z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0x0101000B5016741277884BB00CFF69DC78CABC</vt:lpwstr>
  </property>
  <property fmtid="{D5CDD505-2E9C-101B-9397-08002B2CF9AE}" pid="3" name="MSIP_Label_d291ddcc-9a90-46b7-a727-d19b3ec4b730_Enabled">
    <vt:lpwstr>true</vt:lpwstr>
  </property>
  <property fmtid="{D5CDD505-2E9C-101B-9397-08002B2CF9AE}" pid="4" name="MSIP_Label_d291ddcc-9a90-46b7-a727-d19b3ec4b730_SetDate">
    <vt:lpwstr>2023-09-25T13:36:55Z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755ae722-ce5c-4250-bd08-96797aee3a1c</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Order">
    <vt:r8>6200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MediaServiceImageTags">
    <vt:lpwstr/>
  </property>
</Properties>
</file>