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025572F4" w:rsidR="00A85872" w:rsidRPr="004322DF" w:rsidRDefault="004322DF" w:rsidP="008C6F9F">
      <w:pPr>
        <w:pStyle w:val="Overskrift1"/>
      </w:pPr>
      <w:r w:rsidRPr="004322DF">
        <w:t>Årlig kontroll og service av sikkerhetsventilasjon/ avtrekkskap og sikkerhetsbenker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5A91981" w:rsidR="00A85872" w:rsidRPr="00B06113" w:rsidRDefault="00A85872" w:rsidP="008C6F9F">
      <w:r w:rsidRPr="00B06113">
        <w:br/>
        <w:t xml:space="preserve">Forpliktelseserklæringen er gitt til </w:t>
      </w:r>
      <w:r w:rsidR="00AF64C1" w:rsidRPr="00B06113">
        <w:t>St. Olavs hospital</w:t>
      </w:r>
      <w:r w:rsidRPr="00B06113">
        <w:t xml:space="preserve"> i anledning </w:t>
      </w:r>
      <w:r w:rsidR="00B06113" w:rsidRPr="00B06113">
        <w:t>Årlig kontroll og service av sikkerhetsventilasjon/ avtrekkskap og sikkerhetsbenker.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D3560B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D3560B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52740C31" w:rsidR="00A85872" w:rsidRDefault="00AF64C1" w:rsidP="00AF64C1">
      <w:r>
        <w:t>S</w:t>
      </w:r>
      <w:r w:rsidR="00A85872">
        <w:t>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940F" w14:textId="77777777" w:rsidR="00D3560B" w:rsidRDefault="00D3560B" w:rsidP="008A6B54">
      <w:pPr>
        <w:spacing w:after="0" w:line="240" w:lineRule="auto"/>
      </w:pPr>
      <w:r>
        <w:separator/>
      </w:r>
    </w:p>
  </w:endnote>
  <w:endnote w:type="continuationSeparator" w:id="0">
    <w:p w14:paraId="1FF872BD" w14:textId="77777777" w:rsidR="00D3560B" w:rsidRDefault="00D3560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4D186" w14:textId="77777777" w:rsidR="00D3560B" w:rsidRDefault="00D3560B" w:rsidP="008A6B54">
      <w:pPr>
        <w:spacing w:after="0" w:line="240" w:lineRule="auto"/>
      </w:pPr>
      <w:r>
        <w:separator/>
      </w:r>
    </w:p>
  </w:footnote>
  <w:footnote w:type="continuationSeparator" w:id="0">
    <w:p w14:paraId="34EBDF07" w14:textId="77777777" w:rsidR="00D3560B" w:rsidRDefault="00D3560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D3E26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322DF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AF64C1"/>
    <w:rsid w:val="00B06113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3560B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7364E"/>
    <w:rsid w:val="00F870E0"/>
    <w:rsid w:val="00F91047"/>
    <w:rsid w:val="00FA1CD0"/>
    <w:rsid w:val="00FB2276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2C4D22"/>
    <w:rsid w:val="003F613D"/>
    <w:rsid w:val="00594A76"/>
    <w:rsid w:val="005D0AAA"/>
    <w:rsid w:val="00765529"/>
    <w:rsid w:val="008E76D7"/>
    <w:rsid w:val="00CF118B"/>
    <w:rsid w:val="00F73B75"/>
    <w:rsid w:val="00FB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5416C4AF10C54BB607C2172BD175DF" ma:contentTypeVersion="3" ma:contentTypeDescription="Opprett et nytt dokument." ma:contentTypeScope="" ma:versionID="7533f3bb02e31273ba1608328566bc22">
  <xsd:schema xmlns:xsd="http://www.w3.org/2001/XMLSchema" xmlns:xs="http://www.w3.org/2001/XMLSchema" xmlns:p="http://schemas.microsoft.com/office/2006/metadata/properties" xmlns:ns2="7e929da9-e551-4faa-94b3-925c54673db6" targetNamespace="http://schemas.microsoft.com/office/2006/metadata/properties" ma:root="true" ma:fieldsID="49cfbe34e2c78b3b64f8208c02808fbf" ns2:_="">
    <xsd:import namespace="7e929da9-e551-4faa-94b3-925c54673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29da9-e551-4faa-94b3-925c54673d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866F9D-2C25-4953-8419-FCA2FC856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929da9-e551-4faa-94b3-925c54673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65</TotalTime>
  <Pages>2</Pages>
  <Words>304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Tatiana Wedvik</cp:lastModifiedBy>
  <cp:revision>5</cp:revision>
  <dcterms:created xsi:type="dcterms:W3CDTF">2026-08-31T10:29:00Z</dcterms:created>
  <dcterms:modified xsi:type="dcterms:W3CDTF">2026-08-31T11:55:00Z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Gyldigfra">
    <vt:filetime>2020-09-30T22:00:00Z</vt:filetime>
  </property>
  <property fmtid="{D5CDD505-2E9C-101B-9397-08002B2CF9AE}" pid="7" name="xd_Signature">
    <vt:bool>false</vt:bool>
  </property>
  <property fmtid="{D5CDD505-2E9C-101B-9397-08002B2CF9AE}" pid="8" name="ContentTypeId">
    <vt:lpwstr>0x010100015416C4AF10C54BB607C2172BD175DF</vt:lpwstr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</Properties>
</file>