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F55F0C" w:rsidR="006F7C40" w:rsidRDefault="006F7C40" w:rsidP="00D14E61">
      <w:pPr>
        <w:pStyle w:val="Tittel"/>
      </w:pPr>
      <w:r>
        <w:t>S</w:t>
      </w:r>
      <w:r w:rsidRPr="001345B1">
        <w:t xml:space="preserve">varskjema </w:t>
      </w:r>
      <w:r w:rsidR="000E25FA">
        <w:t>erfaring</w:t>
      </w:r>
    </w:p>
    <w:p w14:paraId="1B5B2220" w14:textId="77777777" w:rsidR="0089691F" w:rsidRPr="008A112C" w:rsidRDefault="0089691F" w:rsidP="0089691F">
      <w:pPr>
        <w:rPr>
          <w:rFonts w:ascii="Calibri" w:hAnsi="Calibri" w:cs="Calibri"/>
          <w:color w:val="003087" w:themeColor="text2"/>
          <w:sz w:val="36"/>
          <w:szCs w:val="36"/>
        </w:rPr>
      </w:pPr>
      <w:r w:rsidRPr="008A112C">
        <w:rPr>
          <w:rFonts w:ascii="Calibri" w:hAnsi="Calibri" w:cs="Calibri"/>
          <w:color w:val="003087" w:themeColor="text2"/>
          <w:sz w:val="36"/>
          <w:szCs w:val="36"/>
        </w:rPr>
        <w:t xml:space="preserve">Årlig kontroll og service av sikkerhetsventilasjon/avtrekkskap og sikkerhetsbenker ved St. Olavs hospital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8A112C">
      <w:pPr>
        <w:jc w:val="center"/>
      </w:pPr>
    </w:p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344C3E8E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4F8F4" w14:textId="77777777" w:rsidR="00C14BCA" w:rsidRDefault="00C14BCA" w:rsidP="008A6B54">
      <w:pPr>
        <w:spacing w:after="0" w:line="240" w:lineRule="auto"/>
      </w:pPr>
      <w:r>
        <w:separator/>
      </w:r>
    </w:p>
  </w:endnote>
  <w:endnote w:type="continuationSeparator" w:id="0">
    <w:p w14:paraId="058C819A" w14:textId="77777777" w:rsidR="00C14BCA" w:rsidRDefault="00C14BCA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erfaring, versjon 07-2023</w:t>
          </w:r>
        </w:p>
      </w:tc>
      <w:tc>
        <w:tcPr>
          <w:tcW w:w="2500" w:type="pct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7DF18E7B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 w:rsidR="000E25FA">
            <w:rPr>
              <w:b w:val="0"/>
              <w:bCs/>
              <w:color w:val="003087" w:themeColor="text2"/>
              <w:sz w:val="18"/>
              <w:szCs w:val="18"/>
            </w:rPr>
            <w:t>/erfaring</w:t>
          </w:r>
        </w:p>
      </w:tc>
      <w:tc>
        <w:tcPr>
          <w:tcW w:w="2343" w:type="pct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37D66" w14:textId="77777777" w:rsidR="00C14BCA" w:rsidRDefault="00C14BCA" w:rsidP="008A6B54">
      <w:pPr>
        <w:spacing w:after="0" w:line="240" w:lineRule="auto"/>
      </w:pPr>
      <w:r>
        <w:separator/>
      </w:r>
    </w:p>
  </w:footnote>
  <w:footnote w:type="continuationSeparator" w:id="0">
    <w:p w14:paraId="686D3A2D" w14:textId="77777777" w:rsidR="00C14BCA" w:rsidRDefault="00C14BCA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25FA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618C0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9691F"/>
    <w:rsid w:val="008A112C"/>
    <w:rsid w:val="008A1521"/>
    <w:rsid w:val="008A6B54"/>
    <w:rsid w:val="008F2B11"/>
    <w:rsid w:val="008F7E32"/>
    <w:rsid w:val="00907B33"/>
    <w:rsid w:val="00923F3C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14BCA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64BEB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B227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5416C4AF10C54BB607C2172BD175DF" ma:contentTypeVersion="3" ma:contentTypeDescription="Opprett et nytt dokument." ma:contentTypeScope="" ma:versionID="7533f3bb02e31273ba1608328566bc22">
  <xsd:schema xmlns:xsd="http://www.w3.org/2001/XMLSchema" xmlns:xs="http://www.w3.org/2001/XMLSchema" xmlns:p="http://schemas.microsoft.com/office/2006/metadata/properties" xmlns:ns2="7e929da9-e551-4faa-94b3-925c54673db6" targetNamespace="http://schemas.microsoft.com/office/2006/metadata/properties" ma:root="true" ma:fieldsID="49cfbe34e2c78b3b64f8208c02808fbf" ns2:_="">
    <xsd:import namespace="7e929da9-e551-4faa-94b3-925c54673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29da9-e551-4faa-94b3-925c54673d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714C4-6FF5-4688-9AE3-393C5AC0A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29da9-e551-4faa-94b3-925c54673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126</Words>
  <Characters>672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Tatiana Wedvik</cp:lastModifiedBy>
  <cp:revision>5</cp:revision>
  <dcterms:created xsi:type="dcterms:W3CDTF">2026-07-07T10:48:00Z</dcterms:created>
  <dcterms:modified xsi:type="dcterms:W3CDTF">2026-08-31T07:20:00Z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0x010100015416C4AF10C54BB607C2172BD175DF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</Properties>
</file>