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50EDAA0AEAB7A46BD337D29A5F5A71D" ma:contentTypeVersion="3" ma:contentTypeDescription="Opprett et nytt dokument." ma:contentTypeScope="" ma:versionID="470f20e751da237023d47f05d880c9b7">
  <xsd:schema xmlns:xsd="http://www.w3.org/2001/XMLSchema" xmlns:xs="http://www.w3.org/2001/XMLSchema" xmlns:p="http://schemas.microsoft.com/office/2006/metadata/properties" xmlns:ns2="973a7017-7736-4dc5-90d6-7f8097df5bc4" targetNamespace="http://schemas.microsoft.com/office/2006/metadata/properties" ma:root="true" ma:fieldsID="c1299c41da250da9f08e97e05511bec2" ns2:_="">
    <xsd:import namespace="973a7017-7736-4dc5-90d6-7f8097df5b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3a7017-7736-4dc5-90d6-7f8097df5b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6BAA19-17A3-4440-9136-66A81D415B9B}"/>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0x010100B50EDAA0AEAB7A46BD337D29A5F5A71D</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Status">
    <vt:lpwstr>1;#Kladd|b4b6a614-00e1-4169-90bb-f9dbedae6a98</vt:lpwstr>
  </property>
</Properties>
</file>