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D5AA1F6-B11C-4BF3-BD75-43E044EF1280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