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B6628" w:rsidR="00BB6628" w:rsidP="00BB6628" w:rsidRDefault="00BB6628" w14:paraId="7E2D8F2F" w14:textId="39FC1B75">
      <w:pPr>
        <w:pStyle w:val="Tittel"/>
      </w:pPr>
      <w:r w:rsidR="00BB6628">
        <w:rPr/>
        <w:t>Egenrapportering</w:t>
      </w:r>
      <w:r w:rsidR="000C732C">
        <w:rPr/>
        <w:t xml:space="preserve"> </w:t>
      </w:r>
      <w:r w:rsidR="00EB71C5">
        <w:rPr/>
        <w:t xml:space="preserve">- </w:t>
      </w:r>
      <w:r w:rsidR="00EB71C5">
        <w:rPr/>
        <w:t>akrim</w:t>
      </w:r>
    </w:p>
    <w:p w:rsidRPr="00BB6628" w:rsidR="00BB6628" w:rsidP="00BB6628" w:rsidRDefault="00EB71C5" w14:paraId="34DAF4E9" w14:textId="00888788">
      <w:pPr>
        <w:pStyle w:val="Overskrift1"/>
      </w:pPr>
      <w:r>
        <w:t>Generelt</w:t>
      </w:r>
    </w:p>
    <w:p w:rsidR="00BB6628" w:rsidP="00FF52D8" w:rsidRDefault="00BB6628" w14:paraId="4EF26BC8" w14:textId="5FE8D1EA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Pr="00DD23DB" w:rsidR="005A08F2">
        <w:rPr>
          <w:u w:val="single"/>
        </w:rPr>
        <w:t xml:space="preserve">(eget) </w:t>
      </w:r>
      <w:r w:rsidRPr="00DD23DB" w:rsidR="00704F8D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Pr="00DD23DB" w:rsidR="00704F8D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:rsidTr="00215AB8" w14:paraId="2B98CD2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215AB8" w:rsidP="00FF52D8" w:rsidRDefault="00215AB8" w14:paraId="10477BB3" w14:textId="7B4A650F">
            <w:r>
              <w:t>Informasjon</w:t>
            </w:r>
          </w:p>
        </w:tc>
        <w:tc>
          <w:tcPr>
            <w:tcW w:w="5619" w:type="dxa"/>
          </w:tcPr>
          <w:p w:rsidR="00215AB8" w:rsidP="00FF52D8" w:rsidRDefault="00215AB8" w14:paraId="216144CA" w14:textId="7013DC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:rsidTr="00215AB8" w14:paraId="41DBEEF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451DA907" w14:textId="77777777">
            <w:r>
              <w:t>Leverandør:</w:t>
            </w:r>
          </w:p>
        </w:tc>
        <w:tc>
          <w:tcPr>
            <w:tcW w:w="5619" w:type="dxa"/>
          </w:tcPr>
          <w:p w:rsidR="00BB6628" w:rsidP="00FF52D8" w:rsidRDefault="00BB6628" w14:paraId="1DEA55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1661032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2D6A842B" w14:textId="77777777">
            <w:r>
              <w:t>Organisasjonsnummer leverandør:</w:t>
            </w:r>
          </w:p>
        </w:tc>
        <w:tc>
          <w:tcPr>
            <w:tcW w:w="5619" w:type="dxa"/>
          </w:tcPr>
          <w:p w:rsidR="00BB6628" w:rsidP="00FF52D8" w:rsidRDefault="00BB6628" w14:paraId="6A5D3F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48A01E2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22C2BC32" w14:textId="77777777">
            <w:r>
              <w:t>Land foretaket er registrert i:</w:t>
            </w:r>
          </w:p>
        </w:tc>
        <w:tc>
          <w:tcPr>
            <w:tcW w:w="5619" w:type="dxa"/>
          </w:tcPr>
          <w:p w:rsidR="00BB6628" w:rsidP="00FF52D8" w:rsidRDefault="00BB6628" w14:paraId="23BA99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5C5AD2D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41B125F7" w14:textId="77777777">
            <w:r>
              <w:t>Kontrakts-/avtalenummer:</w:t>
            </w:r>
          </w:p>
        </w:tc>
        <w:tc>
          <w:tcPr>
            <w:tcW w:w="5619" w:type="dxa"/>
          </w:tcPr>
          <w:p w:rsidR="00BB6628" w:rsidP="00FF52D8" w:rsidRDefault="00BB6628" w14:paraId="440A5B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7DC95F4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5E6951" w:rsidR="00BB6628" w:rsidP="00FF52D8" w:rsidRDefault="00BB6628" w14:paraId="2357EF08" w14:textId="77777777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:rsidR="00BB6628" w:rsidP="00FF52D8" w:rsidRDefault="00BB6628" w14:paraId="7F79C6B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5563B54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3158155C" w14:textId="77777777">
            <w:r>
              <w:t>Varighet kontrakt:</w:t>
            </w:r>
          </w:p>
        </w:tc>
        <w:tc>
          <w:tcPr>
            <w:tcW w:w="5619" w:type="dxa"/>
          </w:tcPr>
          <w:p w:rsidR="00BB6628" w:rsidP="00FF52D8" w:rsidRDefault="00BB6628" w14:paraId="1B382E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79A8B42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6D2D7BF7" w14:textId="77777777">
            <w:r>
              <w:t>Svarfrist:</w:t>
            </w:r>
          </w:p>
        </w:tc>
        <w:tc>
          <w:tcPr>
            <w:tcW w:w="5619" w:type="dxa"/>
          </w:tcPr>
          <w:p w:rsidR="00BB6628" w:rsidP="00FF52D8" w:rsidRDefault="00BB6628" w14:paraId="04F9AE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B6628" w:rsidP="00FF52D8" w:rsidRDefault="00BB6628" w14:paraId="581315FA" w14:textId="77777777"/>
    <w:p w:rsidR="00BB6628" w:rsidP="00FF52D8" w:rsidRDefault="00BB6628" w14:paraId="6F3EF674" w14:textId="77777777"/>
    <w:p w:rsidR="00BB6628" w:rsidP="00FF52D8" w:rsidRDefault="00BB6628" w14:paraId="5D81A9CA" w14:textId="77777777"/>
    <w:p w:rsidR="00BB6628" w:rsidP="00FF52D8" w:rsidRDefault="00BB6628" w14:paraId="525B88B7" w14:textId="77777777"/>
    <w:p w:rsidR="00BB6628" w:rsidP="00FF52D8" w:rsidRDefault="00BB6628" w14:paraId="1C98C89F" w14:textId="77777777"/>
    <w:p w:rsidR="00BB6628" w:rsidP="00FF52D8" w:rsidRDefault="00BB6628" w14:paraId="2C554412" w14:textId="77777777">
      <w:r>
        <w:t>…………………………………………..</w:t>
      </w:r>
      <w:r>
        <w:tab/>
      </w:r>
      <w:r>
        <w:tab/>
      </w:r>
      <w:r>
        <w:t>……………………………………………………………………………………………..</w:t>
      </w:r>
    </w:p>
    <w:p w:rsidR="00BB6628" w:rsidP="00FF52D8" w:rsidRDefault="00BB6628" w14:paraId="5E2124E1" w14:textId="77777777">
      <w:r>
        <w:t>Sted, dato</w:t>
      </w:r>
      <w:r>
        <w:tab/>
      </w:r>
      <w:r>
        <w:tab/>
      </w:r>
      <w:r>
        <w:tab/>
      </w:r>
      <w:r>
        <w:tab/>
      </w:r>
      <w:r>
        <w:t>Navn, daglig leder</w:t>
      </w:r>
    </w:p>
    <w:p w:rsidR="00BB6628" w:rsidP="00FF52D8" w:rsidRDefault="00BB6628" w14:paraId="6646377A" w14:textId="2ECB3C42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5C0921D5" w14:paraId="45D8F0E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665E2C5E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Selskapsinformasjon</w:t>
            </w:r>
          </w:p>
        </w:tc>
      </w:tr>
      <w:tr w:rsidR="00BB6628" w:rsidTr="5C0921D5" w14:paraId="58F7499A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FF52D8" w:rsidRDefault="00BB6628" w14:paraId="2E9FD20C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FF52D8" w:rsidRDefault="00BB6628" w14:paraId="4449EC4D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FF52D8" w:rsidRDefault="00BB6628" w14:paraId="62FB2CEC" w14:textId="421DAACF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5C0921D5" w14:paraId="4A717E96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5E6951" w:rsidRDefault="00BB6628" w14:paraId="2F8A2E26" w14:textId="23720E17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6319311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587CE531" w14:textId="77777777"/>
        </w:tc>
      </w:tr>
      <w:tr w:rsidR="00BB6628" w:rsidTr="5C0921D5" w14:paraId="15CBE697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FF52D8" w:rsidRDefault="00BB6628" w14:paraId="77A25CDB" w14:textId="0EBE3BC6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2AD12496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34755F0B" w14:textId="77777777"/>
        </w:tc>
      </w:tr>
      <w:tr w:rsidR="00BB6628" w:rsidTr="5C0921D5" w14:paraId="022E154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FF52D8" w:rsidRDefault="00BB6628" w14:paraId="7712D41D" w14:textId="57EBD9FB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28605D57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13E98F60" w14:textId="77777777"/>
        </w:tc>
      </w:tr>
      <w:tr w:rsidR="00BB6628" w:rsidTr="5C0921D5" w14:paraId="57456324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BB6628" w:rsidRDefault="00BB6628" w14:paraId="3CF29ECE" w14:textId="77777777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FF52D8" w:rsidRDefault="00BB6628" w14:paraId="42C31B28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FF52D8" w:rsidRDefault="00BB6628" w14:paraId="51F5A19A" w14:textId="77777777"/>
        </w:tc>
      </w:tr>
    </w:tbl>
    <w:p w:rsidR="00BB6628" w:rsidP="00FF52D8" w:rsidRDefault="00BB6628" w14:paraId="1BF93FE3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5C0921D5" w14:paraId="653864D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441498D8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Informasjon om kontraktsarbeidet</w:t>
            </w:r>
          </w:p>
        </w:tc>
      </w:tr>
      <w:tr w:rsidR="00BB6628" w:rsidTr="5C0921D5" w14:paraId="1BD710BD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907C9D" w:rsidRDefault="00BB6628" w14:paraId="3F818C29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907C9D" w:rsidRDefault="00BB6628" w14:paraId="67EAC4A1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907C9D" w:rsidRDefault="00BB6628" w14:paraId="3486361F" w14:textId="3D7EF386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5C0921D5" w14:paraId="423DB70A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24A9F575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73A585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045B6BA8" w14:textId="77777777"/>
        </w:tc>
      </w:tr>
      <w:tr w:rsidR="00BB6628" w:rsidTr="5C0921D5" w14:paraId="010BE523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54A3DE83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D9C264D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5A76223A" w14:textId="77777777"/>
        </w:tc>
      </w:tr>
      <w:tr w:rsidR="00BB6628" w:rsidTr="5C0921D5" w14:paraId="435E423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40622FEE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11D58A7E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82EB839" w14:textId="77777777"/>
        </w:tc>
      </w:tr>
      <w:tr w:rsidR="00BB6628" w:rsidTr="5C0921D5" w14:paraId="79E00109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12200EB5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72E0E27C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385D99BF" w14:textId="77777777"/>
        </w:tc>
      </w:tr>
      <w:tr w:rsidR="00BB6628" w:rsidTr="5C0921D5" w14:paraId="683204E3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2194AF81" w14:textId="3CE80AEA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</w:t>
            </w:r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601DBDCE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70076EC9" w14:textId="77777777"/>
        </w:tc>
      </w:tr>
      <w:tr w:rsidR="00BB6628" w:rsidTr="5C0921D5" w14:paraId="51B67AF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1F259A5" w14:textId="699790F1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t xml:space="preserve">tariffavtaler? Legg i så fall ved lenke til eller kopi av avtale. 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965FF56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9014B67" w14:textId="77777777"/>
        </w:tc>
      </w:tr>
      <w:tr w:rsidR="00BB6628" w:rsidTr="5C0921D5" w14:paraId="0B373259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099548A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754D0C0B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27D40100" w14:textId="77777777"/>
        </w:tc>
      </w:tr>
      <w:tr w:rsidR="00BB6628" w:rsidTr="5C0921D5" w14:paraId="60261B1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5F932F89" w14:textId="7EB3750D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C93853F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326B79A2" w14:textId="77777777"/>
        </w:tc>
      </w:tr>
      <w:tr w:rsidR="00BB6628" w:rsidTr="5C0921D5" w14:paraId="7602CDC4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30E9EFAA" w14:textId="459E8289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199C09FA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12377EA9" w14:textId="77777777"/>
        </w:tc>
      </w:tr>
    </w:tbl>
    <w:p w:rsidR="00BB6628" w:rsidP="00FF52D8" w:rsidRDefault="00BB6628" w14:paraId="649CD721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5C0921D5" w14:paraId="4BAFF62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6FF601CD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Lønns- og arbeidsvilkår</w:t>
            </w:r>
          </w:p>
        </w:tc>
      </w:tr>
      <w:tr w:rsidR="00BB6628" w:rsidTr="5C0921D5" w14:paraId="28050E12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907C9D" w:rsidRDefault="00BB6628" w14:paraId="3882361E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907C9D" w:rsidRDefault="00BB6628" w14:paraId="7662E67A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907C9D" w:rsidRDefault="00BB6628" w14:paraId="4B30BE65" w14:textId="5E56BBDF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5C0921D5" w14:paraId="2231A68E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4F99929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5675A4D1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7A40C77B" w14:textId="77777777"/>
        </w:tc>
      </w:tr>
      <w:tr w:rsidR="00BB6628" w:rsidTr="5C0921D5" w14:paraId="57CAA906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65CF6C93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61853F2F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FD5CA9C" w14:textId="77777777"/>
        </w:tc>
      </w:tr>
      <w:tr w:rsidR="00BB6628" w:rsidTr="5C0921D5" w14:paraId="3E83494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14C329AB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1E223A79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2229F406" w14:textId="77777777"/>
        </w:tc>
      </w:tr>
      <w:tr w:rsidR="00BB6628" w:rsidTr="5C0921D5" w14:paraId="43AAA30C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4D9EB3A8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5C5F1AD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47953F4F" w14:textId="77777777"/>
        </w:tc>
      </w:tr>
      <w:tr w:rsidR="00BB6628" w:rsidTr="5C0921D5" w14:paraId="02416DC0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="00BB6628" w:rsidP="00BB6628" w:rsidRDefault="00BB6628" w14:paraId="043DEC0A" w14:textId="77777777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hAnsi="Calibri" w:eastAsia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78BC3570" w:rsidRDefault="00BB6628" w14:paraId="5694E597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78BC3570" w:rsidRDefault="00BB6628" w14:paraId="2938C745" w14:textId="77777777"/>
        </w:tc>
      </w:tr>
    </w:tbl>
    <w:p w:rsidR="00BB6628" w:rsidP="00FF52D8" w:rsidRDefault="00BB6628" w14:paraId="231BFD66" w14:textId="6D02A3B3"/>
    <w:p w:rsidR="00D72690" w:rsidP="00FF52D8" w:rsidRDefault="00D72690" w14:paraId="194EF361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5C0921D5" w14:paraId="1B22C7D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9016" w:type="dxa"/>
            <w:gridSpan w:val="3"/>
            <w:tcMar/>
          </w:tcPr>
          <w:p w:rsidRPr="005E6951" w:rsidR="00BB6628" w:rsidP="00BB6628" w:rsidRDefault="00BB6628" w14:paraId="03D4F0B3" w14:textId="77777777">
            <w:pPr>
              <w:pStyle w:val="Listeavsnitt"/>
              <w:numPr>
                <w:ilvl w:val="0"/>
                <w:numId w:val="1"/>
              </w:numPr>
              <w:rPr/>
            </w:pPr>
            <w:r w:rsidR="00BB6628">
              <w:rPr/>
              <w:t>Tilsyn/pålegg fra Arbeidstilsynet og andre kontrolletater</w:t>
            </w:r>
          </w:p>
        </w:tc>
      </w:tr>
      <w:tr w:rsidR="00BB6628" w:rsidTr="5C0921D5" w14:paraId="62DB8B53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5E6951" w:rsidR="00BB6628" w:rsidP="00907C9D" w:rsidRDefault="00BB6628" w14:paraId="205846AA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Pr="005E6951" w:rsidR="00BB6628" w:rsidP="00907C9D" w:rsidRDefault="00BB6628" w14:paraId="759BA1E6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Pr="005E6951" w:rsidR="00BB6628" w:rsidP="00907C9D" w:rsidRDefault="00BB6628" w14:paraId="6E9EF2F5" w14:textId="675D5AF2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5C0921D5" w14:paraId="6075E66C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1B7CE5C4" w14:textId="77777777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1875849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6052B851" w14:textId="77777777"/>
        </w:tc>
      </w:tr>
      <w:tr w:rsidR="00BB6628" w:rsidTr="5C0921D5" w14:paraId="61B66EB6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BB6628" w:rsidRDefault="00BB6628" w14:paraId="2615A5C3" w14:textId="77777777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2784EC3A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3167445D" w14:textId="77777777"/>
        </w:tc>
      </w:tr>
      <w:tr w:rsidR="00BB6628" w:rsidTr="5C0921D5" w14:paraId="12D1BFC0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F57F04" w:rsidR="00BB6628" w:rsidP="00D72690" w:rsidRDefault="00BB6628" w14:paraId="6A7FFF41" w14:textId="7697BB49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BB6628" w:rsidP="00D343AB" w:rsidRDefault="00BB6628" w14:paraId="4B705760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BB6628" w:rsidP="00D343AB" w:rsidRDefault="00BB6628" w14:paraId="2FD4D3E5" w14:textId="77777777"/>
        </w:tc>
      </w:tr>
      <w:tr w:rsidR="00D72690" w:rsidTr="5C0921D5" w14:paraId="77D3CD0F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90" w:type="dxa"/>
            <w:tcMar/>
          </w:tcPr>
          <w:p w:rsidRPr="00D41423" w:rsidR="00D72690" w:rsidP="00D72690" w:rsidRDefault="00D72690" w14:paraId="4FBCB50F" w14:textId="77777777">
            <w:pPr>
              <w:pStyle w:val="Listeavsnitt"/>
            </w:pPr>
            <w:r w:rsidRPr="00D41423">
              <w:t>For svar på alle spørsmål gjelder dette:</w:t>
            </w:r>
          </w:p>
          <w:p w:rsidR="00D72690" w:rsidP="00D72690" w:rsidRDefault="00D72690" w14:paraId="157AD5F2" w14:textId="77777777">
            <w:pPr>
              <w:pStyle w:val="Listeavsnitt"/>
            </w:pPr>
          </w:p>
          <w:p w:rsidRPr="00F57F04" w:rsidR="00D72690" w:rsidP="00D72690" w:rsidRDefault="00D72690" w14:paraId="0CDBF89B" w14:textId="246E620F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409" w:type="dxa"/>
            <w:tcMar/>
          </w:tcPr>
          <w:p w:rsidR="00D72690" w:rsidP="00D343AB" w:rsidRDefault="00D72690" w14:paraId="6DDD0435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217" w:type="dxa"/>
            <w:shd w:val="clear" w:color="auto" w:fill="D9D9D9" w:themeFill="background1" w:themeFillShade="D9"/>
            <w:tcMar/>
          </w:tcPr>
          <w:p w:rsidR="00D72690" w:rsidP="00D343AB" w:rsidRDefault="00D72690" w14:paraId="52F76468" w14:textId="77777777"/>
        </w:tc>
      </w:tr>
    </w:tbl>
    <w:p w:rsidR="00BB6628" w:rsidP="00FF52D8" w:rsidRDefault="00BB6628" w14:paraId="13B5EE23" w14:textId="77777777"/>
    <w:p w:rsidRPr="00200A6B" w:rsidR="00BB6628" w:rsidP="00FF52D8" w:rsidRDefault="00BB6628" w14:paraId="457D6FD5" w14:textId="77777777">
      <w:r>
        <w:t>***</w:t>
      </w:r>
    </w:p>
    <w:p w:rsidRPr="00512B3B" w:rsidR="00512B3B" w:rsidP="008F2B11" w:rsidRDefault="00512B3B" w14:paraId="45650D1F" w14:textId="77777777"/>
    <w:sectPr w:rsidRPr="00512B3B" w:rsidR="00512B3B" w:rsidSect="00172E83"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238E" w:rsidP="008A6B54" w:rsidRDefault="00B8238E" w14:paraId="245D24B8" w14:textId="77777777">
      <w:pPr>
        <w:spacing w:after="0" w:line="240" w:lineRule="auto"/>
      </w:pPr>
      <w:r>
        <w:separator/>
      </w:r>
    </w:p>
  </w:endnote>
  <w:endnote w:type="continuationSeparator" w:id="0">
    <w:p w:rsidR="00B8238E" w:rsidP="008A6B54" w:rsidRDefault="00B8238E" w14:paraId="22E1AA4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Pr="00907B33" w:rsidR="0001190D" w:rsidTr="00BB6628" w14:paraId="31532EDB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:rsidRPr="00907B33" w:rsidR="0001190D" w:rsidP="0001190D" w:rsidRDefault="0001190D" w14:paraId="3BF39E45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:rsidRPr="00907B33" w:rsidR="0001190D" w:rsidP="0001190D" w:rsidRDefault="0001190D" w14:paraId="0C0B875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BB6628" w14:paraId="4DD2DD5A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:rsidRPr="00BD5AA6" w:rsidR="0001190D" w:rsidP="0001190D" w:rsidRDefault="00BB6628" w14:paraId="5F3947C5" w14:textId="2613F60B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 Generelt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  <w:shd w:val="clear" w:color="auto" w:fill="auto"/>
        </w:tcPr>
        <w:p w:rsidRPr="00907B33" w:rsidR="0001190D" w:rsidP="0001190D" w:rsidRDefault="0001190D" w14:paraId="338343F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2D82AD3F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Pr="00907B33" w:rsidR="004F084A" w:rsidTr="00BB6628" w14:paraId="493648E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907B33" w:rsidR="004F084A" w:rsidP="004F084A" w:rsidRDefault="004F084A" w14:paraId="20C2A113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:rsidRPr="00907B33" w:rsidR="004F084A" w:rsidP="004F084A" w:rsidRDefault="004F084A" w14:paraId="65AA16B7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BB6628" w14:paraId="1A61BD93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BD5AA6" w:rsidR="004F084A" w:rsidP="004F084A" w:rsidRDefault="00BB6628" w14:paraId="42972792" w14:textId="32525882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 Generelt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  <w:shd w:val="clear" w:color="auto" w:fill="auto"/>
        </w:tcPr>
        <w:p w:rsidRPr="00907B33" w:rsidR="004F084A" w:rsidP="004F084A" w:rsidRDefault="004F084A" w14:paraId="3BD5F696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32B26527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238E" w:rsidP="008A6B54" w:rsidRDefault="00B8238E" w14:paraId="48DBB0BC" w14:textId="77777777">
      <w:pPr>
        <w:spacing w:after="0" w:line="240" w:lineRule="auto"/>
      </w:pPr>
      <w:r>
        <w:separator/>
      </w:r>
    </w:p>
  </w:footnote>
  <w:footnote w:type="continuationSeparator" w:id="0">
    <w:p w:rsidR="00B8238E" w:rsidP="008A6B54" w:rsidRDefault="00B8238E" w14:paraId="456CEC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235E0B43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09B8A66F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411A4"/>
    <w:rsid w:val="00061D42"/>
    <w:rsid w:val="00066FAD"/>
    <w:rsid w:val="000C0A91"/>
    <w:rsid w:val="000C732C"/>
    <w:rsid w:val="000E3D69"/>
    <w:rsid w:val="000F11A5"/>
    <w:rsid w:val="0013729E"/>
    <w:rsid w:val="001457DD"/>
    <w:rsid w:val="00172E83"/>
    <w:rsid w:val="00174C26"/>
    <w:rsid w:val="00183E85"/>
    <w:rsid w:val="00186BAD"/>
    <w:rsid w:val="002060EC"/>
    <w:rsid w:val="00215AB8"/>
    <w:rsid w:val="00234B11"/>
    <w:rsid w:val="002C03B4"/>
    <w:rsid w:val="002C5C80"/>
    <w:rsid w:val="002D33F1"/>
    <w:rsid w:val="002F21B1"/>
    <w:rsid w:val="00301A68"/>
    <w:rsid w:val="00311005"/>
    <w:rsid w:val="00372110"/>
    <w:rsid w:val="003820AE"/>
    <w:rsid w:val="003858BC"/>
    <w:rsid w:val="003C7810"/>
    <w:rsid w:val="003D3F41"/>
    <w:rsid w:val="00400A8F"/>
    <w:rsid w:val="00402EAE"/>
    <w:rsid w:val="00421342"/>
    <w:rsid w:val="00427A47"/>
    <w:rsid w:val="0047732F"/>
    <w:rsid w:val="00486A77"/>
    <w:rsid w:val="004B54E4"/>
    <w:rsid w:val="004F084A"/>
    <w:rsid w:val="00512B3B"/>
    <w:rsid w:val="00522354"/>
    <w:rsid w:val="005703FD"/>
    <w:rsid w:val="005A08F2"/>
    <w:rsid w:val="005D062B"/>
    <w:rsid w:val="005E3FC0"/>
    <w:rsid w:val="005E61C2"/>
    <w:rsid w:val="005F5862"/>
    <w:rsid w:val="006837C3"/>
    <w:rsid w:val="006B18CA"/>
    <w:rsid w:val="006D21D2"/>
    <w:rsid w:val="006F312A"/>
    <w:rsid w:val="00704F8D"/>
    <w:rsid w:val="00731FFB"/>
    <w:rsid w:val="0076237F"/>
    <w:rsid w:val="007626D3"/>
    <w:rsid w:val="00771457"/>
    <w:rsid w:val="007D00AD"/>
    <w:rsid w:val="007E6FEB"/>
    <w:rsid w:val="007F13FF"/>
    <w:rsid w:val="0081186E"/>
    <w:rsid w:val="0082344F"/>
    <w:rsid w:val="008550A7"/>
    <w:rsid w:val="00884491"/>
    <w:rsid w:val="008919F8"/>
    <w:rsid w:val="008961BF"/>
    <w:rsid w:val="008A1521"/>
    <w:rsid w:val="008A6B54"/>
    <w:rsid w:val="008F2B11"/>
    <w:rsid w:val="00907B33"/>
    <w:rsid w:val="00912FCF"/>
    <w:rsid w:val="009215CB"/>
    <w:rsid w:val="00951019"/>
    <w:rsid w:val="009A3E11"/>
    <w:rsid w:val="009B4D02"/>
    <w:rsid w:val="009C7E5D"/>
    <w:rsid w:val="009F7F53"/>
    <w:rsid w:val="00A13B9A"/>
    <w:rsid w:val="00A43459"/>
    <w:rsid w:val="00A659C6"/>
    <w:rsid w:val="00A76080"/>
    <w:rsid w:val="00AA1652"/>
    <w:rsid w:val="00AE3BC9"/>
    <w:rsid w:val="00B12AF1"/>
    <w:rsid w:val="00B22A04"/>
    <w:rsid w:val="00B23A80"/>
    <w:rsid w:val="00B254A8"/>
    <w:rsid w:val="00B256DE"/>
    <w:rsid w:val="00B30A4F"/>
    <w:rsid w:val="00B656CC"/>
    <w:rsid w:val="00B8238E"/>
    <w:rsid w:val="00BB6628"/>
    <w:rsid w:val="00BC7511"/>
    <w:rsid w:val="00BD5AA6"/>
    <w:rsid w:val="00C37AEC"/>
    <w:rsid w:val="00C80220"/>
    <w:rsid w:val="00CB354A"/>
    <w:rsid w:val="00CC0CDA"/>
    <w:rsid w:val="00CF0518"/>
    <w:rsid w:val="00D0738E"/>
    <w:rsid w:val="00D25402"/>
    <w:rsid w:val="00D549FA"/>
    <w:rsid w:val="00D56069"/>
    <w:rsid w:val="00D72690"/>
    <w:rsid w:val="00D758FB"/>
    <w:rsid w:val="00D849F0"/>
    <w:rsid w:val="00D869B4"/>
    <w:rsid w:val="00DD23DB"/>
    <w:rsid w:val="00E3138E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6D5A"/>
    <w:rsid w:val="00FA1CD0"/>
    <w:rsid w:val="00FD6AD8"/>
    <w:rsid w:val="00FF0480"/>
    <w:rsid w:val="5C09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haa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EDAA0AEAB7A46BD337D29A5F5A71D" ma:contentTypeVersion="3" ma:contentTypeDescription="Create a new document." ma:contentTypeScope="" ma:versionID="01c270d336131f94ebc26429df62c648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45a9a4c06bc7a0751a24f536304adb6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264A6C-D0D6-4872-BCAC-D7F872434CAE}"/>
</file>

<file path=customXml/itemProps2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  <ds:schemaRef ds:uri="159eb964-e578-4006-a64e-9cef19626a17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Stine Kallestad</cp:lastModifiedBy>
  <cp:revision>25</cp:revision>
  <dcterms:created xsi:type="dcterms:W3CDTF">2024-01-15T14:29:00Z</dcterms:created>
  <dcterms:modified xsi:type="dcterms:W3CDTF">2025-05-08T10:11:17Z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SHIBusinessUnit">
    <vt:lpwstr/>
  </property>
  <property fmtid="{D5CDD505-2E9C-101B-9397-08002B2CF9AE}" pid="12" name="eddf1c2c1da842e2bc8d48adb607c365">
    <vt:lpwstr/>
  </property>
  <property fmtid="{D5CDD505-2E9C-101B-9397-08002B2CF9AE}" pid="13" name="MediaServiceImageTags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