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F2F3E" w14:textId="49B0D63A" w:rsidR="009D1B29" w:rsidRDefault="00BA0A9D" w:rsidP="00A23A13">
      <w:pPr>
        <w:pStyle w:val="Tittel"/>
      </w:pPr>
      <w:r>
        <w:t>Endringsprotokoll</w:t>
      </w:r>
    </w:p>
    <w:p w14:paraId="4B0B5445" w14:textId="66452451" w:rsidR="00BA0A9D" w:rsidRPr="009D1B29" w:rsidRDefault="00BA0A9D" w:rsidP="009D1B29">
      <w:pPr>
        <w:pStyle w:val="Overskrift1"/>
      </w:pPr>
      <w:r w:rsidRPr="009D1B29">
        <w:t>[Avtalenr] [Navn på avtalen] </w:t>
      </w:r>
    </w:p>
    <w:p w14:paraId="0CACC4F2" w14:textId="77777777" w:rsidR="00BA0A9D" w:rsidRDefault="00BA0A9D" w:rsidP="00A23A13"/>
    <w:p w14:paraId="5B0C1E47" w14:textId="77777777" w:rsidR="00BA0A9D" w:rsidRDefault="00BA0A9D" w:rsidP="00A23A13">
      <w:r>
        <w:t>Endringer eller tillegg til Avtalen skal avtales skriftlig og nedtegnes fortløpende i dette bilaget.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696"/>
        <w:gridCol w:w="4314"/>
        <w:gridCol w:w="3006"/>
      </w:tblGrid>
      <w:tr w:rsidR="00BA0A9D" w14:paraId="581AA7BC" w14:textId="77777777" w:rsidTr="00BA0A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6" w:type="dxa"/>
          </w:tcPr>
          <w:p w14:paraId="7AF263A1" w14:textId="77777777" w:rsidR="00BA0A9D" w:rsidRDefault="00BA0A9D" w:rsidP="00A23A13">
            <w:r>
              <w:t>Dato</w:t>
            </w:r>
          </w:p>
        </w:tc>
        <w:tc>
          <w:tcPr>
            <w:tcW w:w="4314" w:type="dxa"/>
          </w:tcPr>
          <w:p w14:paraId="3FE50F86" w14:textId="77777777" w:rsidR="00BA0A9D" w:rsidRDefault="00BA0A9D" w:rsidP="00A23A13">
            <w:r>
              <w:t>Endringen gjelder</w:t>
            </w:r>
          </w:p>
        </w:tc>
        <w:tc>
          <w:tcPr>
            <w:tcW w:w="3006" w:type="dxa"/>
          </w:tcPr>
          <w:p w14:paraId="51916138" w14:textId="77777777" w:rsidR="00BA0A9D" w:rsidRDefault="00BA0A9D" w:rsidP="00926C84">
            <w:r>
              <w:t>Kommentar/merknad</w:t>
            </w:r>
          </w:p>
          <w:p w14:paraId="514B7D81" w14:textId="77777777" w:rsidR="00BA0A9D" w:rsidRDefault="00BA0A9D" w:rsidP="00A23A13"/>
        </w:tc>
      </w:tr>
      <w:tr w:rsidR="00BA0A9D" w14:paraId="7C079D9D" w14:textId="77777777" w:rsidTr="00BA0A9D">
        <w:tc>
          <w:tcPr>
            <w:tcW w:w="1696" w:type="dxa"/>
          </w:tcPr>
          <w:p w14:paraId="11A1CA64" w14:textId="77777777" w:rsidR="00BA0A9D" w:rsidRPr="00DB0657" w:rsidRDefault="00BA0A9D" w:rsidP="00A23A13">
            <w:pPr>
              <w:rPr>
                <w:color w:val="0070C0"/>
              </w:rPr>
            </w:pPr>
          </w:p>
        </w:tc>
        <w:tc>
          <w:tcPr>
            <w:tcW w:w="4314" w:type="dxa"/>
          </w:tcPr>
          <w:p w14:paraId="06DE11CF" w14:textId="77777777" w:rsidR="00BA0A9D" w:rsidRPr="00DB0657" w:rsidRDefault="00BA0A9D" w:rsidP="00A23A13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prisjustering, forlengelse, overdragelse mv.</w:t>
            </w:r>
          </w:p>
        </w:tc>
        <w:tc>
          <w:tcPr>
            <w:tcW w:w="3006" w:type="dxa"/>
          </w:tcPr>
          <w:p w14:paraId="105DDD83" w14:textId="77777777" w:rsidR="00BA0A9D" w:rsidRPr="00DB0657" w:rsidRDefault="00BA0A9D" w:rsidP="00A23A13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henvisning til dokument (endringsavtale) – kan også legges ved endringsprotokollen</w:t>
            </w:r>
          </w:p>
        </w:tc>
      </w:tr>
      <w:tr w:rsidR="00BA0A9D" w14:paraId="2E00255D" w14:textId="77777777" w:rsidTr="00BA0A9D">
        <w:tc>
          <w:tcPr>
            <w:tcW w:w="1696" w:type="dxa"/>
          </w:tcPr>
          <w:p w14:paraId="4B3684A0" w14:textId="77777777" w:rsidR="00BA0A9D" w:rsidRDefault="00BA0A9D" w:rsidP="00A23A13"/>
        </w:tc>
        <w:tc>
          <w:tcPr>
            <w:tcW w:w="4314" w:type="dxa"/>
          </w:tcPr>
          <w:p w14:paraId="058AB9E2" w14:textId="77777777" w:rsidR="00BA0A9D" w:rsidRDefault="00BA0A9D" w:rsidP="00A23A13"/>
        </w:tc>
        <w:tc>
          <w:tcPr>
            <w:tcW w:w="3006" w:type="dxa"/>
          </w:tcPr>
          <w:p w14:paraId="3609B8B7" w14:textId="77777777" w:rsidR="00BA0A9D" w:rsidRDefault="00BA0A9D" w:rsidP="00A23A13"/>
        </w:tc>
      </w:tr>
      <w:tr w:rsidR="00BA0A9D" w14:paraId="4CEF2254" w14:textId="77777777" w:rsidTr="00BA0A9D">
        <w:tc>
          <w:tcPr>
            <w:tcW w:w="1696" w:type="dxa"/>
          </w:tcPr>
          <w:p w14:paraId="56A6354E" w14:textId="77777777" w:rsidR="00BA0A9D" w:rsidRDefault="00BA0A9D" w:rsidP="00A23A13"/>
        </w:tc>
        <w:tc>
          <w:tcPr>
            <w:tcW w:w="4314" w:type="dxa"/>
          </w:tcPr>
          <w:p w14:paraId="4157C6FB" w14:textId="77777777" w:rsidR="00BA0A9D" w:rsidRDefault="00BA0A9D" w:rsidP="00A23A13"/>
        </w:tc>
        <w:tc>
          <w:tcPr>
            <w:tcW w:w="3006" w:type="dxa"/>
          </w:tcPr>
          <w:p w14:paraId="5F795643" w14:textId="77777777" w:rsidR="00BA0A9D" w:rsidRDefault="00BA0A9D" w:rsidP="00A23A13"/>
        </w:tc>
      </w:tr>
    </w:tbl>
    <w:p w14:paraId="0E63BDE8" w14:textId="4E65596B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FA96C" w14:textId="77777777" w:rsidR="00381B79" w:rsidRDefault="00381B79" w:rsidP="008A6B54">
      <w:pPr>
        <w:spacing w:after="0" w:line="240" w:lineRule="auto"/>
      </w:pPr>
      <w:r>
        <w:separator/>
      </w:r>
    </w:p>
  </w:endnote>
  <w:endnote w:type="continuationSeparator" w:id="0">
    <w:p w14:paraId="70ACE0D5" w14:textId="77777777" w:rsidR="00381B79" w:rsidRDefault="00381B79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1570B29A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3C06EA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862E82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5431C67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1F808BA6" w14:textId="5420D849" w:rsidR="0001190D" w:rsidRPr="00BD5AA6" w:rsidRDefault="00BA0A9D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Bilag X Endringsprotokoll, versjon 07-2023</w:t>
          </w:r>
        </w:p>
      </w:tc>
      <w:tc>
        <w:tcPr>
          <w:tcW w:w="2500" w:type="pct"/>
          <w:shd w:val="clear" w:color="auto" w:fill="auto"/>
        </w:tcPr>
        <w:p w14:paraId="217A20A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AA579AD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565364CE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3E83A5A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6F136695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1F85E5F4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584F0448" w14:textId="6621DCD4" w:rsidR="004F084A" w:rsidRPr="00BD5AA6" w:rsidRDefault="00BA0A9D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Endringsprotokoll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6A64290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ED38C44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50878" w14:textId="77777777" w:rsidR="00381B79" w:rsidRDefault="00381B79" w:rsidP="008A6B54">
      <w:pPr>
        <w:spacing w:after="0" w:line="240" w:lineRule="auto"/>
      </w:pPr>
      <w:r>
        <w:separator/>
      </w:r>
    </w:p>
  </w:footnote>
  <w:footnote w:type="continuationSeparator" w:id="0">
    <w:p w14:paraId="3CA919D6" w14:textId="77777777" w:rsidR="00381B79" w:rsidRDefault="00381B79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BDC5D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EA7A3B7" wp14:editId="20405D1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7BF3E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60407C12" wp14:editId="24E49F46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A9D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81B79"/>
    <w:rsid w:val="003C7810"/>
    <w:rsid w:val="003D3F41"/>
    <w:rsid w:val="00400A8F"/>
    <w:rsid w:val="00402EAE"/>
    <w:rsid w:val="00421342"/>
    <w:rsid w:val="0047732F"/>
    <w:rsid w:val="00486A77"/>
    <w:rsid w:val="004876F2"/>
    <w:rsid w:val="004B54E4"/>
    <w:rsid w:val="004F084A"/>
    <w:rsid w:val="00512B3B"/>
    <w:rsid w:val="00522354"/>
    <w:rsid w:val="005703FD"/>
    <w:rsid w:val="005E3FC0"/>
    <w:rsid w:val="005E61C2"/>
    <w:rsid w:val="005F5862"/>
    <w:rsid w:val="006837C3"/>
    <w:rsid w:val="006F312A"/>
    <w:rsid w:val="00701566"/>
    <w:rsid w:val="0076237F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D1B29"/>
    <w:rsid w:val="009F7F53"/>
    <w:rsid w:val="00A13B9A"/>
    <w:rsid w:val="00A659C6"/>
    <w:rsid w:val="00AA1652"/>
    <w:rsid w:val="00AE3BC9"/>
    <w:rsid w:val="00B03335"/>
    <w:rsid w:val="00B254A8"/>
    <w:rsid w:val="00B30A4F"/>
    <w:rsid w:val="00B656CC"/>
    <w:rsid w:val="00BA0A9D"/>
    <w:rsid w:val="00BC7511"/>
    <w:rsid w:val="00BD5AA6"/>
    <w:rsid w:val="00C37AEC"/>
    <w:rsid w:val="00C80220"/>
    <w:rsid w:val="00CB354A"/>
    <w:rsid w:val="00CC0CDA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7CDBFA"/>
  <w15:chartTrackingRefBased/>
  <w15:docId w15:val="{C5B0A52E-77A6-4A58-94D3-38F870054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0EDAA0AEAB7A46BD337D29A5F5A71D" ma:contentTypeVersion="3" ma:contentTypeDescription="Create a new document." ma:contentTypeScope="" ma:versionID="01c270d336131f94ebc26429df62c648">
  <xsd:schema xmlns:xsd="http://www.w3.org/2001/XMLSchema" xmlns:xs="http://www.w3.org/2001/XMLSchema" xmlns:p="http://schemas.microsoft.com/office/2006/metadata/properties" xmlns:ns2="973a7017-7736-4dc5-90d6-7f8097df5bc4" targetNamespace="http://schemas.microsoft.com/office/2006/metadata/properties" ma:root="true" ma:fieldsID="45a9a4c06bc7a0751a24f536304adb62" ns2:_="">
    <xsd:import namespace="973a7017-7736-4dc5-90d6-7f8097df5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a7017-7736-4dc5-90d6-7f8097df5b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0DC9D9-B0F0-416C-9B89-02766C3C8804}"/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3F6A15-3D89-443B-BF70-92AE24F7E2DC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31807206-D80D-4D23-AF8C-397B1739B1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nummer.dotx</Template>
  <TotalTime>3</TotalTime>
  <Pages>1</Pages>
  <Words>54</Words>
  <Characters>292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Laila Pagh-Skov</cp:lastModifiedBy>
  <cp:revision>3</cp:revision>
  <dcterms:created xsi:type="dcterms:W3CDTF">2023-06-30T10:59:00Z</dcterms:created>
  <dcterms:modified xsi:type="dcterms:W3CDTF">2024-12-28T10:30:00Z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0x010100B50EDAA0AEAB7A46BD337D29A5F5A71D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Status">
    <vt:lpwstr>1;#Kladd|b4b6a614-00e1-4169-90bb-f9dbedae6a98</vt:lpwstr>
  </property>
  <property fmtid="{D5CDD505-2E9C-101B-9397-08002B2CF9AE}" pid="6" name="SHICategory">
    <vt:lpwstr/>
  </property>
  <property fmtid="{D5CDD505-2E9C-101B-9397-08002B2CF9AE}" pid="7" name="eddf1c2c1da842e2bc8d48adb607c365">
    <vt:lpwstr/>
  </property>
  <property fmtid="{D5CDD505-2E9C-101B-9397-08002B2CF9AE}" pid="8" name="SHIBusinessUnit">
    <vt:lpwstr/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