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A85872" w:rsidP="008C6F9F" w:rsidRDefault="00A85872" w14:paraId="58E4F371" w14:textId="2D5355B6">
      <w:pPr>
        <w:pStyle w:val="Tittel"/>
      </w:pPr>
      <w:r w:rsidR="00A85872">
        <w:rPr/>
        <w:t xml:space="preserve">Forpliktelseserklæring </w:t>
      </w:r>
    </w:p>
    <w:p w:rsidRPr="00351789" w:rsidR="00A85872" w:rsidP="2D8B28B5" w:rsidRDefault="00A85872" w14:paraId="625C0CE4" w14:textId="24091900">
      <w:pPr>
        <w:pStyle w:val="Overskrift1"/>
      </w:pPr>
      <w:r w:rsidR="26C1C19A">
        <w:rPr/>
        <w:t xml:space="preserve">Førerkortopplæring klasse C1 til Nordlandssykehuset HF </w:t>
      </w:r>
    </w:p>
    <w:p w:rsidR="00A85872" w:rsidP="008C6F9F" w:rsidRDefault="00A85872" w14:paraId="006774AD" w14:textId="77777777">
      <w:r>
        <w:tab/>
      </w:r>
    </w:p>
    <w:p w:rsidR="00A85872" w:rsidP="008C6F9F" w:rsidRDefault="00A85872" w14:paraId="1BF3CF44" w14:textId="77777777">
      <w:r>
        <w:t>Denne erklæringen gjelder (underleverandør/samarbeidspartner) (B):</w:t>
      </w:r>
      <w:r>
        <w:tab/>
      </w:r>
    </w:p>
    <w:tbl>
      <w:tblPr>
        <w:tblStyle w:val="Tabellrutenett"/>
        <w:tblW w:w="9209" w:type="dxa"/>
        <w:tblLook w:val="0420" w:firstRow="1" w:lastRow="0" w:firstColumn="0" w:lastColumn="0" w:noHBand="0" w:noVBand="1"/>
      </w:tblPr>
      <w:tblGrid>
        <w:gridCol w:w="2830"/>
        <w:gridCol w:w="3402"/>
        <w:gridCol w:w="2977"/>
      </w:tblGrid>
      <w:tr w:rsidR="003B114D" w:rsidTr="003B114D" w14:paraId="6B678E11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830" w:type="dxa"/>
          </w:tcPr>
          <w:p w:rsidR="003B114D" w:rsidP="008C6F9F" w:rsidRDefault="003B114D" w14:paraId="736322F1" w14:textId="77777777">
            <w:r>
              <w:t>Organisasjonsnummer</w:t>
            </w:r>
          </w:p>
        </w:tc>
        <w:tc>
          <w:tcPr>
            <w:tcW w:w="3402" w:type="dxa"/>
          </w:tcPr>
          <w:p w:rsidRPr="008C6F9F" w:rsidR="003B114D" w:rsidP="008C6F9F" w:rsidRDefault="003B114D" w14:paraId="0D3C71D0" w14:textId="6DF52AB1">
            <w:pPr>
              <w:rPr>
                <w:b w:val="0"/>
                <w:bCs/>
              </w:rPr>
            </w:pPr>
            <w:r>
              <w:t>Firmanavn</w:t>
            </w:r>
          </w:p>
        </w:tc>
        <w:tc>
          <w:tcPr>
            <w:tcW w:w="2977" w:type="dxa"/>
          </w:tcPr>
          <w:p w:rsidRPr="008C6F9F" w:rsidR="003B114D" w:rsidP="008C6F9F" w:rsidRDefault="003B114D" w14:paraId="3D406B77" w14:textId="79E5C9A1">
            <w:pPr>
              <w:rPr>
                <w:b w:val="0"/>
                <w:bCs/>
              </w:rPr>
            </w:pPr>
            <w:r>
              <w:t>Land*</w:t>
            </w:r>
          </w:p>
        </w:tc>
      </w:tr>
      <w:tr w:rsidR="003B114D" w:rsidTr="003B114D" w14:paraId="470CD1C5" w14:textId="77777777">
        <w:tc>
          <w:tcPr>
            <w:tcW w:w="2830" w:type="dxa"/>
          </w:tcPr>
          <w:p w:rsidR="003B114D" w:rsidP="008C6F9F" w:rsidRDefault="003B114D" w14:paraId="7EC21A35" w14:textId="5BC6A001"/>
        </w:tc>
        <w:tc>
          <w:tcPr>
            <w:tcW w:w="3402" w:type="dxa"/>
          </w:tcPr>
          <w:p w:rsidR="003B114D" w:rsidP="008C6F9F" w:rsidRDefault="003B114D" w14:paraId="3FAAC6EB" w14:textId="77777777"/>
        </w:tc>
        <w:tc>
          <w:tcPr>
            <w:tcW w:w="2977" w:type="dxa"/>
          </w:tcPr>
          <w:p w:rsidR="003B114D" w:rsidP="008C6F9F" w:rsidRDefault="003B114D" w14:paraId="77746327" w14:textId="239C5663"/>
        </w:tc>
      </w:tr>
    </w:tbl>
    <w:p w:rsidR="00A85872" w:rsidP="008C6F9F" w:rsidRDefault="00A85872" w14:paraId="24001058" w14:textId="77777777">
      <w:r>
        <w:br/>
      </w:r>
      <w:r>
        <w:t>som underleverandør/samarbeidspartner til (hovedleverandør) (A):</w:t>
      </w:r>
    </w:p>
    <w:tbl>
      <w:tblPr>
        <w:tblStyle w:val="Tabellrutenett"/>
        <w:tblW w:w="9209" w:type="dxa"/>
        <w:tblLook w:val="0420" w:firstRow="1" w:lastRow="0" w:firstColumn="0" w:lastColumn="0" w:noHBand="0" w:noVBand="1"/>
      </w:tblPr>
      <w:tblGrid>
        <w:gridCol w:w="2830"/>
        <w:gridCol w:w="3402"/>
        <w:gridCol w:w="2977"/>
      </w:tblGrid>
      <w:tr w:rsidR="003B114D" w:rsidTr="003B114D" w14:paraId="571898FC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830" w:type="dxa"/>
          </w:tcPr>
          <w:p w:rsidR="003B114D" w:rsidP="00A16BFE" w:rsidRDefault="003B114D" w14:paraId="317FC847" w14:textId="77777777">
            <w:r>
              <w:t>Organisasjonsnummer</w:t>
            </w:r>
          </w:p>
        </w:tc>
        <w:tc>
          <w:tcPr>
            <w:tcW w:w="3402" w:type="dxa"/>
          </w:tcPr>
          <w:p w:rsidRPr="008C6F9F" w:rsidR="003B114D" w:rsidP="00A16BFE" w:rsidRDefault="003B114D" w14:paraId="16AC5C2A" w14:textId="2DE4BEEF">
            <w:pPr>
              <w:rPr>
                <w:b w:val="0"/>
                <w:bCs/>
              </w:rPr>
            </w:pPr>
            <w:r>
              <w:t>Firmanavn</w:t>
            </w:r>
          </w:p>
        </w:tc>
        <w:tc>
          <w:tcPr>
            <w:tcW w:w="2977" w:type="dxa"/>
          </w:tcPr>
          <w:p w:rsidRPr="008C6F9F" w:rsidR="003B114D" w:rsidP="00A16BFE" w:rsidRDefault="003B114D" w14:paraId="0E330A23" w14:textId="23987BC2">
            <w:pPr>
              <w:rPr>
                <w:b w:val="0"/>
                <w:bCs/>
              </w:rPr>
            </w:pPr>
            <w:r>
              <w:t>Land*</w:t>
            </w:r>
          </w:p>
        </w:tc>
      </w:tr>
      <w:tr w:rsidR="003B114D" w:rsidTr="003B114D" w14:paraId="00E5758A" w14:textId="77777777">
        <w:tc>
          <w:tcPr>
            <w:tcW w:w="2830" w:type="dxa"/>
          </w:tcPr>
          <w:p w:rsidR="003B114D" w:rsidP="00A16BFE" w:rsidRDefault="003B114D" w14:paraId="65B1E532" w14:textId="0313E92B"/>
        </w:tc>
        <w:tc>
          <w:tcPr>
            <w:tcW w:w="3402" w:type="dxa"/>
          </w:tcPr>
          <w:p w:rsidR="003B114D" w:rsidP="00A16BFE" w:rsidRDefault="003B114D" w14:paraId="12010FD8" w14:textId="77777777"/>
        </w:tc>
        <w:tc>
          <w:tcPr>
            <w:tcW w:w="2977" w:type="dxa"/>
          </w:tcPr>
          <w:p w:rsidR="003B114D" w:rsidP="00A16BFE" w:rsidRDefault="003B114D" w14:paraId="74B28D59" w14:textId="516B073A"/>
        </w:tc>
      </w:tr>
    </w:tbl>
    <w:p w:rsidR="00A85872" w:rsidP="008C6F9F" w:rsidRDefault="00A85872" w14:paraId="4BD55B96" w14:textId="391B0893">
      <w:r>
        <w:br/>
      </w:r>
      <w:r w:rsidR="00A85872">
        <w:rPr/>
        <w:t xml:space="preserve">Forpliktelseserklæringen er gitt til </w:t>
      </w:r>
      <w:r w:rsidR="1D96D6A5">
        <w:rPr/>
        <w:t>de</w:t>
      </w:r>
      <w:r w:rsidR="00A85872">
        <w:rPr/>
        <w:t xml:space="preserve"> </w:t>
      </w:r>
      <w:r w:rsidR="1D96D6A5">
        <w:rPr/>
        <w:t xml:space="preserve">fire regionale helseforetakene </w:t>
      </w:r>
      <w:r w:rsidR="00A85872">
        <w:rPr/>
        <w:t xml:space="preserve">i anledning </w:t>
      </w:r>
      <w:r w:rsidRPr="44D69C46" w:rsidR="00A85872">
        <w:rPr>
          <w:color w:val="1A588E" w:themeColor="background2" w:themeTint="FF" w:themeShade="80"/>
        </w:rPr>
        <w:t>&lt;navn på anskaffelse&gt;</w:t>
      </w:r>
      <w:r w:rsidR="00A85872">
        <w:rPr/>
        <w:t>.</w:t>
      </w:r>
    </w:p>
    <w:p w:rsidR="00A85872" w:rsidP="008C6F9F" w:rsidRDefault="00A85872" w14:paraId="5327759D" w14:textId="77777777">
      <w:r w:rsidRPr="00A85872">
        <w:rPr>
          <w:color w:val="1A588E" w:themeColor="background2" w:themeShade="80"/>
        </w:rPr>
        <w:t xml:space="preserve">&lt;Hovedleverandør (A)&gt; </w:t>
      </w:r>
      <w:r>
        <w:t xml:space="preserve">vil for kontrakt om </w:t>
      </w:r>
      <w:r w:rsidRPr="00A85872">
        <w:rPr>
          <w:color w:val="1A588E" w:themeColor="background2" w:themeShade="80"/>
        </w:rPr>
        <w:t xml:space="preserve">&lt;x&gt; </w:t>
      </w:r>
      <w:r>
        <w:t>støtte seg på &lt;</w:t>
      </w:r>
      <w:r w:rsidRPr="00A85872">
        <w:rPr>
          <w:color w:val="1A588E" w:themeColor="background2" w:themeShade="80"/>
        </w:rPr>
        <w:t>underleverandør/samarbeidspartner (B)&gt;</w:t>
      </w:r>
      <w:r>
        <w:t xml:space="preserve"> når det gjelder </w:t>
      </w:r>
      <w:r w:rsidRPr="00A85872">
        <w:rPr>
          <w:color w:val="1A588E" w:themeColor="background2" w:themeShade="80"/>
        </w:rPr>
        <w:t>&lt;kvalifikasjonskrav&gt;</w:t>
      </w:r>
      <w:r>
        <w:t xml:space="preserve"> på følgende måte:</w:t>
      </w:r>
    </w:p>
    <w:p w:rsidRPr="00A85872" w:rsidR="00A85872" w:rsidP="008C6F9F" w:rsidRDefault="00A85872" w14:paraId="2BD7E5FF" w14:textId="77777777">
      <w:pPr>
        <w:rPr>
          <w:color w:val="1A588E" w:themeColor="background2" w:themeShade="80"/>
        </w:rPr>
      </w:pPr>
      <w:r w:rsidRPr="00A85872">
        <w:rPr>
          <w:color w:val="1A588E" w:themeColor="background2" w:themeShade="80"/>
        </w:rPr>
        <w:t>&lt;Tilbyder skal gi en kort beskrivelse av hvordan underleverandøren/samarbeidspartneren skal benyttes til oppfyllelse av kontrakten, evt. med henvisning til relevant(e) punkt(er) i tilbudet&gt;.</w:t>
      </w:r>
    </w:p>
    <w:p w:rsidR="00A85872" w:rsidP="00A85872" w:rsidRDefault="00A85872" w14:paraId="3AE0E021" w14:textId="33766839">
      <w:r>
        <w:t xml:space="preserve">Det bekreftes med dette at </w:t>
      </w:r>
      <w:r w:rsidRPr="00A85872">
        <w:rPr>
          <w:color w:val="1A588E" w:themeColor="background2" w:themeShade="80"/>
        </w:rPr>
        <w:t xml:space="preserve">&lt;hovedleverandør (A)&gt; </w:t>
      </w:r>
      <w:r>
        <w:t xml:space="preserve">vil ha rådighet over de nødvendige ressursene hos </w:t>
      </w:r>
      <w:r w:rsidRPr="00A85872">
        <w:rPr>
          <w:color w:val="1A588E" w:themeColor="background2" w:themeShade="80"/>
        </w:rPr>
        <w:t xml:space="preserve">&lt;underleverandør/samarbeidspartner (B)&gt; </w:t>
      </w:r>
      <w:r>
        <w:t xml:space="preserve">for å sikre oppfyllelse av kontraktsforpliktelsene i hele avtaleperioden eller så lenge det er nødvendig for </w:t>
      </w:r>
      <w:r w:rsidRPr="00A85872">
        <w:rPr>
          <w:color w:val="1A588E" w:themeColor="background2" w:themeShade="80"/>
        </w:rPr>
        <w:t xml:space="preserve">&lt;hovedleverandør (A)&gt; </w:t>
      </w:r>
      <w:r>
        <w:t xml:space="preserve">å benytte </w:t>
      </w:r>
      <w:r w:rsidRPr="00A85872">
        <w:rPr>
          <w:color w:val="1A588E" w:themeColor="background2" w:themeShade="80"/>
        </w:rPr>
        <w:t xml:space="preserve">&lt;underleverandør/samarbeidspartner (B)&gt; </w:t>
      </w:r>
      <w:r>
        <w:t>til å sikre oppfyllelse av kontraktsforpliktelsene.</w:t>
      </w:r>
    </w:p>
    <w:p w:rsidR="00A85872" w:rsidP="00A85872" w:rsidRDefault="00A85872" w14:paraId="07E0DB28" w14:textId="77777777"/>
    <w:p w:rsidR="00A85872" w:rsidP="00A85872" w:rsidRDefault="00A85872" w14:paraId="501F5D23" w14:textId="3F6195A1">
      <w:r>
        <w:t>___________</w:t>
      </w:r>
      <w:r>
        <w:tab/>
      </w:r>
      <w:r>
        <w:t>_____________________________________________________________________</w:t>
      </w:r>
      <w:r w:rsidRPr="00A85872">
        <w:t xml:space="preserve"> Dato</w:t>
      </w:r>
      <w:r>
        <w:tab/>
      </w:r>
      <w:r>
        <w:tab/>
      </w:r>
      <w:r w:rsidRPr="00A85872">
        <w:t>Navn og tittel</w:t>
      </w:r>
    </w:p>
    <w:p w:rsidR="00A85872" w:rsidP="00351789" w:rsidRDefault="00A85872" w14:paraId="6CD067DE" w14:textId="77777777">
      <w:pPr>
        <w:ind w:left="4950" w:hanging="4950"/>
      </w:pPr>
    </w:p>
    <w:p w:rsidR="00A85872" w:rsidP="00351789" w:rsidRDefault="00A85872" w14:paraId="79F50034" w14:textId="1DB611AA">
      <w:pPr>
        <w:ind w:left="4950" w:hanging="4950"/>
      </w:pPr>
      <w:r>
        <w:t>Signert av bemyndiget representant for underleverandør/samarbeidspartner (B)</w:t>
      </w:r>
    </w:p>
    <w:p w:rsidR="00A85872" w:rsidP="008C6F9F" w:rsidRDefault="00A85872" w14:paraId="4715B9DC" w14:textId="6E28E6F1"/>
    <w:p w:rsidR="00A85872" w:rsidP="008C6F9F" w:rsidRDefault="00A85872" w14:paraId="06953AFE" w14:textId="6CD3F5EC">
      <w:r w:rsidRPr="00A85872">
        <w:t>___________</w:t>
      </w:r>
      <w:r w:rsidRPr="00A85872">
        <w:tab/>
      </w:r>
      <w:r w:rsidRPr="00A85872">
        <w:t>_____________________________________________________________________ Dato</w:t>
      </w:r>
      <w:r w:rsidRPr="00A85872">
        <w:tab/>
      </w:r>
      <w:r w:rsidRPr="00A85872">
        <w:tab/>
      </w:r>
      <w:r w:rsidRPr="00A85872">
        <w:t>Navn og tittel</w:t>
      </w:r>
    </w:p>
    <w:p w:rsidR="00A85872" w:rsidP="008C6F9F" w:rsidRDefault="00A85872" w14:paraId="4FE21022" w14:textId="77777777"/>
    <w:p w:rsidRPr="00512B3B" w:rsidR="00512B3B" w:rsidP="008F2B11" w:rsidRDefault="00A85872" w14:paraId="20CA4621" w14:textId="2DD4284A">
      <w:r>
        <w:t>Signert av bemyndiget representant for hovedleverandør (A)</w:t>
      </w:r>
    </w:p>
    <w:sectPr w:rsidRPr="00512B3B" w:rsidR="00512B3B" w:rsidSect="00172E83">
      <w:headerReference w:type="default" r:id="rId10"/>
      <w:footerReference w:type="default" r:id="rId11"/>
      <w:headerReference w:type="first" r:id="rId12"/>
      <w:footerReference w:type="first" r:id="rId13"/>
      <w:pgSz w:w="11906" w:h="16838" w:orient="portrait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D850B0" w:rsidP="008A6B54" w:rsidRDefault="00D850B0" w14:paraId="49CCE2B2" w14:textId="77777777">
      <w:pPr>
        <w:spacing w:after="0" w:line="240" w:lineRule="auto"/>
      </w:pPr>
      <w:r>
        <w:separator/>
      </w:r>
    </w:p>
  </w:endnote>
  <w:endnote w:type="continuationSeparator" w:id="0">
    <w:p w:rsidR="00D850B0" w:rsidP="008A6B54" w:rsidRDefault="00D850B0" w14:paraId="29FA5C52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rutenett"/>
      <w:tblW w:w="5006" w:type="pct"/>
      <w:tblInd w:w="-5" w:type="dxa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098"/>
      <w:gridCol w:w="2973"/>
    </w:tblGrid>
    <w:tr w:rsidRPr="00907B33" w:rsidR="0001190D" w:rsidTr="00A85872" w14:paraId="74BA5154" w14:textId="77777777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:rsidRPr="00907B33" w:rsidR="0001190D" w:rsidP="0001190D" w:rsidRDefault="0001190D" w14:paraId="0E5110B7" w14:textId="77777777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639" w:type="pct"/>
          <w:shd w:val="clear" w:color="auto" w:fill="auto"/>
        </w:tcPr>
        <w:p w:rsidRPr="00907B33" w:rsidR="0001190D" w:rsidP="0001190D" w:rsidRDefault="0001190D" w14:paraId="56FAF5F3" w14:textId="77777777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Pr="00907B33" w:rsidR="0001190D" w:rsidTr="00A85872" w14:paraId="1D23F61C" w14:textId="77777777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:rsidRPr="00BD5AA6" w:rsidR="0001190D" w:rsidP="0001190D" w:rsidRDefault="00A85872" w14:paraId="2ACEEC7E" w14:textId="51F7FDFB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A85872">
            <w:rPr>
              <w:b w:val="0"/>
              <w:bCs/>
              <w:color w:val="003087" w:themeColor="text2"/>
              <w:sz w:val="18"/>
              <w:szCs w:val="18"/>
            </w:rPr>
            <w:t xml:space="preserve">Forpliktelseserklæring </w:t>
          </w:r>
          <w:proofErr w:type="spellStart"/>
          <w:r w:rsidRPr="00A85872">
            <w:rPr>
              <w:b w:val="0"/>
              <w:bCs/>
              <w:color w:val="003087" w:themeColor="text2"/>
              <w:sz w:val="18"/>
              <w:szCs w:val="18"/>
            </w:rPr>
            <w:t>underleverandør_hovedleverandør</w:t>
          </w:r>
          <w:proofErr w:type="spellEnd"/>
          <w:r w:rsidRPr="00A85872">
            <w:rPr>
              <w:b w:val="0"/>
              <w:bCs/>
              <w:color w:val="003087" w:themeColor="text2"/>
              <w:sz w:val="18"/>
              <w:szCs w:val="18"/>
            </w:rPr>
            <w:t>, versjon 07-2023</w:t>
          </w:r>
        </w:p>
      </w:tc>
      <w:tc>
        <w:tcPr>
          <w:tcW w:w="1639" w:type="pct"/>
          <w:shd w:val="clear" w:color="auto" w:fill="auto"/>
        </w:tcPr>
        <w:p w:rsidRPr="00907B33" w:rsidR="0001190D" w:rsidP="0001190D" w:rsidRDefault="0001190D" w14:paraId="5F5363AE" w14:textId="77777777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:rsidRPr="0001190D" w:rsidR="004B54E4" w:rsidP="0001190D" w:rsidRDefault="004B54E4" w14:paraId="07A5593B" w14:textId="77777777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rutenett"/>
      <w:tblW w:w="5000" w:type="pct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090"/>
      <w:gridCol w:w="2970"/>
    </w:tblGrid>
    <w:tr w:rsidRPr="00907B33" w:rsidR="004F084A" w:rsidTr="00A85872" w14:paraId="19D00025" w14:textId="77777777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:rsidRPr="00907B33" w:rsidR="004F084A" w:rsidP="004F084A" w:rsidRDefault="004F084A" w14:paraId="292D7D5D" w14:textId="77777777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639" w:type="pct"/>
          <w:shd w:val="clear" w:color="auto" w:fill="auto"/>
        </w:tcPr>
        <w:p w:rsidRPr="00907B33" w:rsidR="004F084A" w:rsidP="004F084A" w:rsidRDefault="004F084A" w14:paraId="512F2CA1" w14:textId="77777777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Pr="00907B33" w:rsidR="004F084A" w:rsidTr="00A85872" w14:paraId="76F7B5CD" w14:textId="77777777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:rsidRPr="00BD5AA6" w:rsidR="004F084A" w:rsidP="004F084A" w:rsidRDefault="00A85872" w14:paraId="5BA2553F" w14:textId="3156984A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A85872">
            <w:rPr>
              <w:b w:val="0"/>
              <w:bCs/>
              <w:color w:val="003087" w:themeColor="text2"/>
              <w:sz w:val="18"/>
              <w:szCs w:val="18"/>
            </w:rPr>
            <w:t xml:space="preserve">Forpliktelseserklæring </w:t>
          </w:r>
          <w:proofErr w:type="spellStart"/>
          <w:r w:rsidRPr="00A85872">
            <w:rPr>
              <w:b w:val="0"/>
              <w:bCs/>
              <w:color w:val="003087" w:themeColor="text2"/>
              <w:sz w:val="18"/>
              <w:szCs w:val="18"/>
            </w:rPr>
            <w:t>underleverandør_hovedleverandør</w:t>
          </w:r>
          <w:proofErr w:type="spellEnd"/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880BD0">
            <w:rPr>
              <w:b w:val="0"/>
              <w:bCs/>
              <w:color w:val="003087" w:themeColor="text2"/>
              <w:sz w:val="18"/>
              <w:szCs w:val="18"/>
            </w:rPr>
            <w:t>12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880BD0">
            <w:rPr>
              <w:b w:val="0"/>
              <w:bCs/>
              <w:color w:val="003087" w:themeColor="text2"/>
              <w:sz w:val="18"/>
              <w:szCs w:val="18"/>
            </w:rPr>
            <w:t>4</w:t>
          </w:r>
        </w:p>
      </w:tc>
      <w:tc>
        <w:tcPr>
          <w:tcW w:w="1639" w:type="pct"/>
          <w:shd w:val="clear" w:color="auto" w:fill="auto"/>
        </w:tcPr>
        <w:p w:rsidRPr="00907B33" w:rsidR="004F084A" w:rsidP="004F084A" w:rsidRDefault="004F084A" w14:paraId="7DAD2880" w14:textId="77777777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:rsidR="004F084A" w:rsidRDefault="004F084A" w14:paraId="18066AB1" w14:textId="7777777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D850B0" w:rsidP="008A6B54" w:rsidRDefault="00D850B0" w14:paraId="366AB8AC" w14:textId="77777777">
      <w:pPr>
        <w:spacing w:after="0" w:line="240" w:lineRule="auto"/>
      </w:pPr>
      <w:r>
        <w:separator/>
      </w:r>
    </w:p>
  </w:footnote>
  <w:footnote w:type="continuationSeparator" w:id="0">
    <w:p w:rsidR="00D850B0" w:rsidP="008A6B54" w:rsidRDefault="00D850B0" w14:paraId="7FD17654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dec="http://schemas.microsoft.com/office/drawing/2017/decorative" xmlns:pic="http://schemas.openxmlformats.org/drawingml/2006/picture" xmlns:a14="http://schemas.microsoft.com/office/drawing/2010/main" mc:Ignorable="w14 w15 w16se w16cid w16 w16cex w16sdtdh wp14">
  <w:p w:rsidR="008A6B54" w:rsidRDefault="004F084A" w14:paraId="1D8273B0" w14:textId="77777777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1D9B8552" wp14:editId="72564E69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dec="http://schemas.microsoft.com/office/drawing/2017/decorative" xmlns:pic="http://schemas.openxmlformats.org/drawingml/2006/picture" xmlns:a14="http://schemas.microsoft.com/office/drawing/2010/main" mc:Ignorable="w14 w15 w16se w16cid w16 w16cex w16sdtdh wp14">
  <w:p w:rsidRPr="005E3FC0" w:rsidR="004F084A" w:rsidP="005E3FC0" w:rsidRDefault="004F084A" w14:paraId="1F9958B9" w14:textId="77777777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740B181D" wp14:editId="68A9080B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5E3FC0" w:rsidR="001457DD">
      <w:rPr>
        <w:sz w:val="18"/>
        <w:szCs w:val="18"/>
      </w:rPr>
      <w:t>Ref.:</w:t>
    </w:r>
  </w:p>
</w:hdr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10"/>
  <w:attachedTemplate r:id="rId1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5872"/>
    <w:rsid w:val="0001190D"/>
    <w:rsid w:val="000169B0"/>
    <w:rsid w:val="00061D42"/>
    <w:rsid w:val="00066FAD"/>
    <w:rsid w:val="000E3D69"/>
    <w:rsid w:val="000F11A5"/>
    <w:rsid w:val="001457DD"/>
    <w:rsid w:val="00172E83"/>
    <w:rsid w:val="00174C26"/>
    <w:rsid w:val="00234B11"/>
    <w:rsid w:val="002C03B4"/>
    <w:rsid w:val="002C5C80"/>
    <w:rsid w:val="002D33F1"/>
    <w:rsid w:val="002F21B1"/>
    <w:rsid w:val="00311005"/>
    <w:rsid w:val="003B114D"/>
    <w:rsid w:val="003C7810"/>
    <w:rsid w:val="003D3F41"/>
    <w:rsid w:val="00400A8F"/>
    <w:rsid w:val="00402EAE"/>
    <w:rsid w:val="00421342"/>
    <w:rsid w:val="0047732F"/>
    <w:rsid w:val="00486A77"/>
    <w:rsid w:val="004B54E4"/>
    <w:rsid w:val="004F084A"/>
    <w:rsid w:val="00512B3B"/>
    <w:rsid w:val="00522354"/>
    <w:rsid w:val="0056729F"/>
    <w:rsid w:val="005703FD"/>
    <w:rsid w:val="005E3FC0"/>
    <w:rsid w:val="005E61C2"/>
    <w:rsid w:val="005F5862"/>
    <w:rsid w:val="00607C23"/>
    <w:rsid w:val="006837C3"/>
    <w:rsid w:val="006F312A"/>
    <w:rsid w:val="0076237F"/>
    <w:rsid w:val="00771457"/>
    <w:rsid w:val="007D00AD"/>
    <w:rsid w:val="007F13FF"/>
    <w:rsid w:val="0081186E"/>
    <w:rsid w:val="0082284E"/>
    <w:rsid w:val="0082344F"/>
    <w:rsid w:val="00880BD0"/>
    <w:rsid w:val="00884491"/>
    <w:rsid w:val="008961BF"/>
    <w:rsid w:val="008A1521"/>
    <w:rsid w:val="008A6B54"/>
    <w:rsid w:val="008F2B11"/>
    <w:rsid w:val="00907B33"/>
    <w:rsid w:val="009A3E11"/>
    <w:rsid w:val="009B4D02"/>
    <w:rsid w:val="009C7E5D"/>
    <w:rsid w:val="009F7F53"/>
    <w:rsid w:val="00A13B9A"/>
    <w:rsid w:val="00A659C6"/>
    <w:rsid w:val="00A85872"/>
    <w:rsid w:val="00AA1652"/>
    <w:rsid w:val="00AE3BC9"/>
    <w:rsid w:val="00B254A8"/>
    <w:rsid w:val="00B30A4F"/>
    <w:rsid w:val="00B656CC"/>
    <w:rsid w:val="00BC7511"/>
    <w:rsid w:val="00BD5AA6"/>
    <w:rsid w:val="00C37AEC"/>
    <w:rsid w:val="00C80220"/>
    <w:rsid w:val="00CB354A"/>
    <w:rsid w:val="00CC0CDA"/>
    <w:rsid w:val="00D0738E"/>
    <w:rsid w:val="00D25402"/>
    <w:rsid w:val="00D549FA"/>
    <w:rsid w:val="00D758FB"/>
    <w:rsid w:val="00D850B0"/>
    <w:rsid w:val="00D869B4"/>
    <w:rsid w:val="00E3138E"/>
    <w:rsid w:val="00EA45CB"/>
    <w:rsid w:val="00EB13E8"/>
    <w:rsid w:val="00EB5F17"/>
    <w:rsid w:val="00ED29B3"/>
    <w:rsid w:val="00F139BA"/>
    <w:rsid w:val="00F141F6"/>
    <w:rsid w:val="00F22DA7"/>
    <w:rsid w:val="00F300FC"/>
    <w:rsid w:val="00F3117C"/>
    <w:rsid w:val="00F3344C"/>
    <w:rsid w:val="00F604BA"/>
    <w:rsid w:val="00F6667E"/>
    <w:rsid w:val="00FA1CD0"/>
    <w:rsid w:val="00FD6AD8"/>
    <w:rsid w:val="14855BC0"/>
    <w:rsid w:val="1D96D6A5"/>
    <w:rsid w:val="26C1C19A"/>
    <w:rsid w:val="2D8B28B5"/>
    <w:rsid w:val="44D69C46"/>
    <w:rsid w:val="5F4E02C7"/>
    <w:rsid w:val="70D10CB9"/>
    <w:rsid w:val="770D8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0C1ED3"/>
  <w15:chartTrackingRefBased/>
  <w15:docId w15:val="{4F37058B-D8F9-4125-A753-3CE6689D4A84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2"/>
    <w:qFormat/>
    <w:rsid w:val="0082344F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hAnsiTheme="majorHAnsi" w:eastAsiaTheme="majorEastAsia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hAnsiTheme="majorHAnsi" w:eastAsiaTheme="majorEastAsia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hAnsiTheme="majorHAnsi" w:eastAsiaTheme="majorEastAsia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hAnsiTheme="majorHAnsi" w:eastAsiaTheme="majorEastAsia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hAnsiTheme="majorHAnsi" w:eastAsiaTheme="majorEastAsia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hAnsiTheme="majorHAnsi" w:eastAsiaTheme="majorEastAsia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hAnsiTheme="majorHAnsi" w:eastAsiaTheme="majorEastAsia" w:cstheme="majorBidi"/>
      <w:i/>
      <w:iCs/>
      <w:sz w:val="21"/>
      <w:szCs w:val="21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Overskrift2Tegn" w:customStyle="1">
    <w:name w:val="Overskrift 2 Tegn"/>
    <w:basedOn w:val="Standardskriftforavsnitt"/>
    <w:link w:val="Overskrift2"/>
    <w:uiPriority w:val="9"/>
    <w:rsid w:val="0082344F"/>
    <w:rPr>
      <w:rFonts w:asciiTheme="majorHAnsi" w:hAnsiTheme="majorHAnsi" w:eastAsiaTheme="majorEastAsia" w:cstheme="majorBidi"/>
      <w:b/>
      <w:sz w:val="26"/>
      <w:szCs w:val="26"/>
    </w:rPr>
  </w:style>
  <w:style w:type="character" w:styleId="Overskrift3Tegn" w:customStyle="1">
    <w:name w:val="Overskrift 3 Tegn"/>
    <w:basedOn w:val="Standardskriftforavsnitt"/>
    <w:link w:val="Overskrift3"/>
    <w:uiPriority w:val="9"/>
    <w:rsid w:val="0082344F"/>
    <w:rPr>
      <w:rFonts w:asciiTheme="majorHAnsi" w:hAnsiTheme="majorHAnsi" w:eastAsiaTheme="majorEastAsia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1"/>
    <w:qFormat/>
    <w:rsid w:val="0082344F"/>
    <w:pPr>
      <w:spacing w:after="0" w:line="240" w:lineRule="auto"/>
      <w:contextualSpacing/>
    </w:pPr>
    <w:rPr>
      <w:rFonts w:asciiTheme="majorHAnsi" w:hAnsiTheme="majorHAnsi" w:eastAsiaTheme="majorEastAsia" w:cstheme="majorBidi"/>
      <w:b/>
      <w:color w:val="003087" w:themeColor="text2"/>
      <w:spacing w:val="-10"/>
      <w:kern w:val="28"/>
      <w:sz w:val="56"/>
      <w:szCs w:val="56"/>
    </w:rPr>
  </w:style>
  <w:style w:type="character" w:styleId="TittelTegn" w:customStyle="1">
    <w:name w:val="Tittel Tegn"/>
    <w:basedOn w:val="Standardskriftforavsnitt"/>
    <w:link w:val="Tittel"/>
    <w:uiPriority w:val="1"/>
    <w:rsid w:val="0082344F"/>
    <w:rPr>
      <w:rFonts w:asciiTheme="majorHAnsi" w:hAnsiTheme="majorHAnsi" w:eastAsiaTheme="majorEastAsia" w:cstheme="majorBidi"/>
      <w:b/>
      <w:color w:val="003087" w:themeColor="text2"/>
      <w:spacing w:val="-10"/>
      <w:kern w:val="28"/>
      <w:sz w:val="56"/>
      <w:szCs w:val="56"/>
    </w:rPr>
  </w:style>
  <w:style w:type="character" w:styleId="Overskrift4Tegn" w:customStyle="1">
    <w:name w:val="Overskrift 4 Tegn"/>
    <w:basedOn w:val="Standardskriftforavsnitt"/>
    <w:link w:val="Overskrift4"/>
    <w:uiPriority w:val="9"/>
    <w:rsid w:val="0082344F"/>
    <w:rPr>
      <w:rFonts w:asciiTheme="majorHAnsi" w:hAnsiTheme="majorHAnsi" w:eastAsiaTheme="majorEastAsia" w:cstheme="majorBidi"/>
      <w:i/>
      <w:iCs/>
    </w:rPr>
  </w:style>
  <w:style w:type="character" w:styleId="Overskrift5Tegn" w:customStyle="1">
    <w:name w:val="Overskrift 5 Tegn"/>
    <w:basedOn w:val="Standardskriftforavsnitt"/>
    <w:link w:val="Overskrift5"/>
    <w:uiPriority w:val="9"/>
    <w:rsid w:val="0082344F"/>
    <w:rPr>
      <w:rFonts w:asciiTheme="majorHAnsi" w:hAnsiTheme="majorHAnsi" w:eastAsiaTheme="majorEastAsia" w:cstheme="majorBidi"/>
    </w:rPr>
  </w:style>
  <w:style w:type="character" w:styleId="Overskrift6Tegn" w:customStyle="1">
    <w:name w:val="Overskrift 6 Tegn"/>
    <w:basedOn w:val="Standardskriftforavsnitt"/>
    <w:link w:val="Overskrift6"/>
    <w:uiPriority w:val="9"/>
    <w:rsid w:val="0082344F"/>
    <w:rPr>
      <w:rFonts w:asciiTheme="majorHAnsi" w:hAnsiTheme="majorHAnsi" w:eastAsiaTheme="majorEastAsia" w:cstheme="majorBidi"/>
    </w:rPr>
  </w:style>
  <w:style w:type="character" w:styleId="Overskrift7Tegn" w:customStyle="1">
    <w:name w:val="Overskrift 7 Tegn"/>
    <w:basedOn w:val="Standardskriftforavsnitt"/>
    <w:link w:val="Overskrift7"/>
    <w:uiPriority w:val="9"/>
    <w:rsid w:val="0082344F"/>
    <w:rPr>
      <w:rFonts w:asciiTheme="majorHAnsi" w:hAnsiTheme="majorHAnsi" w:eastAsiaTheme="majorEastAsia" w:cstheme="majorBidi"/>
      <w:i/>
      <w:iCs/>
    </w:rPr>
  </w:style>
  <w:style w:type="character" w:styleId="Overskrift8Tegn" w:customStyle="1">
    <w:name w:val="Overskrift 8 Tegn"/>
    <w:basedOn w:val="Standardskriftforavsnitt"/>
    <w:link w:val="Overskrift8"/>
    <w:uiPriority w:val="9"/>
    <w:rsid w:val="0082344F"/>
    <w:rPr>
      <w:rFonts w:asciiTheme="majorHAnsi" w:hAnsiTheme="majorHAnsi" w:eastAsiaTheme="majorEastAsia" w:cstheme="majorBidi"/>
      <w:sz w:val="21"/>
      <w:szCs w:val="21"/>
    </w:rPr>
  </w:style>
  <w:style w:type="character" w:styleId="Overskrift9Tegn" w:customStyle="1">
    <w:name w:val="Overskrift 9 Tegn"/>
    <w:basedOn w:val="Standardskriftforavsnitt"/>
    <w:link w:val="Overskrift9"/>
    <w:uiPriority w:val="9"/>
    <w:rsid w:val="0082344F"/>
    <w:rPr>
      <w:rFonts w:asciiTheme="majorHAnsi" w:hAnsiTheme="majorHAnsi" w:eastAsiaTheme="majorEastAsia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styleId="Overskrift1Tegn" w:customStyle="1">
    <w:name w:val="Overskrift 1 Tegn"/>
    <w:basedOn w:val="Standardskriftforavsnitt"/>
    <w:link w:val="Overskrift1"/>
    <w:uiPriority w:val="2"/>
    <w:rsid w:val="0082344F"/>
    <w:rPr>
      <w:rFonts w:asciiTheme="majorHAnsi" w:hAnsiTheme="majorHAnsi" w:eastAsiaTheme="majorEastAsia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color="808080" w:themeColor="background1" w:themeShade="80" w:sz="4" w:space="0"/>
        <w:left w:val="single" w:color="808080" w:themeColor="background1" w:themeShade="80" w:sz="4" w:space="0"/>
        <w:bottom w:val="single" w:color="808080" w:themeColor="background1" w:themeShade="80" w:sz="4" w:space="0"/>
        <w:right w:val="single" w:color="808080" w:themeColor="background1" w:themeShade="80" w:sz="4" w:space="0"/>
        <w:insideH w:val="single" w:color="808080" w:themeColor="background1" w:themeShade="80" w:sz="4" w:space="0"/>
        <w:insideV w:val="single" w:color="808080" w:themeColor="background1" w:themeShade="80" w:sz="4" w:space="0"/>
      </w:tblBorders>
    </w:tblPr>
    <w:tblStylePr w:type="firstRow">
      <w:rPr>
        <w:b/>
        <w:color w:val="auto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styleId="TopptekstTegn" w:customStyle="1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styleId="BunntekstTegn" w:customStyle="1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table" w:styleId="Rutenettabelllys">
    <w:name w:val="Grid Table Light"/>
    <w:basedOn w:val="Vanligtabell"/>
    <w:uiPriority w:val="40"/>
    <w:rsid w:val="00A85872"/>
    <w:pPr>
      <w:spacing w:after="0" w:line="240" w:lineRule="auto"/>
    </w:pPr>
    <w:tblPr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oter" Target="footer2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header" Target="header2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theme" Target="theme/theme1.xml" Id="rId15" /><Relationship Type="http://schemas.openxmlformats.org/officeDocument/2006/relationships/header" Target="header1.xml" Id="rId10" /><Relationship Type="http://schemas.openxmlformats.org/officeDocument/2006/relationships/customXml" Target="../customXml/item4.xml" Id="rId4" /><Relationship Type="http://schemas.openxmlformats.org/officeDocument/2006/relationships/endnotes" Target="endnotes.xml" Id="rId9" /><Relationship Type="http://schemas.openxmlformats.org/officeDocument/2006/relationships/fontTable" Target="fontTable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el%20Wals&#248;e\Documents\Egendefinerte%20Office-maler\Sykehusinnkj&#248;p%20-%20mal%20uten%20overskrift%20nummer.dotx" TargetMode="External"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50EDAA0AEAB7A46BD337D29A5F5A71D" ma:contentTypeVersion="3" ma:contentTypeDescription="Create a new document." ma:contentTypeScope="" ma:versionID="01c270d336131f94ebc26429df62c648">
  <xsd:schema xmlns:xsd="http://www.w3.org/2001/XMLSchema" xmlns:xs="http://www.w3.org/2001/XMLSchema" xmlns:p="http://schemas.microsoft.com/office/2006/metadata/properties" xmlns:ns2="973a7017-7736-4dc5-90d6-7f8097df5bc4" targetNamespace="http://schemas.microsoft.com/office/2006/metadata/properties" ma:root="true" ma:fieldsID="45a9a4c06bc7a0751a24f536304adb62" ns2:_="">
    <xsd:import namespace="973a7017-7736-4dc5-90d6-7f8097df5bc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3a7017-7736-4dc5-90d6-7f8097df5bc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BAD642-874D-4DB9-A8E8-93626C7C1686}">
  <ds:schemaRefs>
    <ds:schemaRef ds:uri="http://schemas.microsoft.com/office/2006/metadata/properties"/>
    <ds:schemaRef ds:uri="http://schemas.microsoft.com/office/infopath/2007/PartnerControls"/>
    <ds:schemaRef ds:uri="ceb63489-f63f-49bb-80d7-9200be2bf1cf"/>
    <ds:schemaRef ds:uri="http://schemas.microsoft.com/sharepoint/v3/fields"/>
  </ds:schemaRefs>
</ds:datastoreItem>
</file>

<file path=customXml/itemProps2.xml><?xml version="1.0" encoding="utf-8"?>
<ds:datastoreItem xmlns:ds="http://schemas.openxmlformats.org/officeDocument/2006/customXml" ds:itemID="{DF728C20-A411-42A7-9929-520D9AB528B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4CA387-B721-4B39-B765-8E90F8F5192E}"/>
</file>

<file path=customXml/itemProps4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Sykehusinnkjøp - mal uten overskrift nummer.dotx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Stine Kallestad</cp:lastModifiedBy>
  <cp:revision>8</cp:revision>
  <dcterms:created xsi:type="dcterms:W3CDTF">2023-07-07T11:57:00Z</dcterms:created>
  <dcterms:modified xsi:type="dcterms:W3CDTF">2026-08-31T09:50:24Z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76700</vt:r8>
  </property>
  <property fmtid="{D5CDD505-2E9C-101B-9397-08002B2CF9AE}" pid="3" name="xd_ProgID">
    <vt:lpwstr/>
  </property>
  <property fmtid="{D5CDD505-2E9C-101B-9397-08002B2CF9AE}" pid="4" name="ContentTypeId">
    <vt:lpwstr>0x010100B50EDAA0AEAB7A46BD337D29A5F5A71D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Gyldigfra">
    <vt:filetime>2020-09-30T22:00:00Z</vt:filetime>
  </property>
  <property fmtid="{D5CDD505-2E9C-101B-9397-08002B2CF9AE}" pid="8" name="xd_Signature">
    <vt:bool>false</vt:bool>
  </property>
  <property fmtid="{D5CDD505-2E9C-101B-9397-08002B2CF9AE}" pid="9" name="c706b671796746379fc435e5ab8acaf9">
    <vt:lpwstr>Kladd|b4b6a614-00e1-4169-90bb-f9dbedae6a98</vt:lpwstr>
  </property>
  <property fmtid="{D5CDD505-2E9C-101B-9397-08002B2CF9AE}" pid="10" name="TaxCatchAll">
    <vt:lpwstr>1;#Kladd|b4b6a614-00e1-4169-90bb-f9dbedae6a98</vt:lpwstr>
  </property>
  <property fmtid="{D5CDD505-2E9C-101B-9397-08002B2CF9AE}" pid="11" name="SHICategory">
    <vt:lpwstr/>
  </property>
  <property fmtid="{D5CDD505-2E9C-101B-9397-08002B2CF9AE}" pid="12" name="SHIBusinessUnit">
    <vt:lpwstr/>
  </property>
  <property fmtid="{D5CDD505-2E9C-101B-9397-08002B2CF9AE}" pid="13" name="eddf1c2c1da842e2bc8d48adb607c365">
    <vt:lpwstr/>
  </property>
  <property fmtid="{D5CDD505-2E9C-101B-9397-08002B2CF9AE}" pid="14" name="MediaServiceImageTags">
    <vt:lpwstr/>
  </property>
  <property fmtid="{D5CDD505-2E9C-101B-9397-08002B2CF9AE}" pid="15" name="mb0d347ee0664214bffb1328b3228b3b">
    <vt:lpwstr/>
  </property>
  <property fmtid="{D5CDD505-2E9C-101B-9397-08002B2CF9AE}" pid="16" name="lda629c15bae4e91aa6c7e8cbbdfc8b6">
    <vt:lpwstr/>
  </property>
  <property fmtid="{D5CDD505-2E9C-101B-9397-08002B2CF9AE}" pid="17" name="SHIArchiveKey">
    <vt:lpwstr/>
  </property>
  <property fmtid="{D5CDD505-2E9C-101B-9397-08002B2CF9AE}" pid="18" name="f692c5fbbf584dd1b4cdb2fc07ec6741">
    <vt:lpwstr/>
  </property>
  <property fmtid="{D5CDD505-2E9C-101B-9397-08002B2CF9AE}" pid="19" name="SHIBusinessFunction">
    <vt:lpwstr/>
  </property>
  <property fmtid="{D5CDD505-2E9C-101B-9397-08002B2CF9AE}" pid="20" name="SHIJournalType">
    <vt:lpwstr/>
  </property>
  <property fmtid="{D5CDD505-2E9C-101B-9397-08002B2CF9AE}" pid="21" name="cd34d7d8f9d8445ca63dd03b5376680a">
    <vt:lpwstr/>
  </property>
  <property fmtid="{D5CDD505-2E9C-101B-9397-08002B2CF9AE}" pid="22" name="SHIStatus">
    <vt:lpwstr>1;#Kladd|b4b6a614-00e1-4169-90bb-f9dbedae6a98</vt:lpwstr>
  </property>
</Properties>
</file>