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0EDAA0AEAB7A46BD337D29A5F5A71D" ma:contentTypeVersion="3" ma:contentTypeDescription="Create a new document." ma:contentTypeScope="" ma:versionID="01c270d336131f94ebc26429df62c648">
  <xsd:schema xmlns:xsd="http://www.w3.org/2001/XMLSchema" xmlns:xs="http://www.w3.org/2001/XMLSchema" xmlns:p="http://schemas.microsoft.com/office/2006/metadata/properties" xmlns:ns2="973a7017-7736-4dc5-90d6-7f8097df5bc4" targetNamespace="http://schemas.microsoft.com/office/2006/metadata/properties" ma:root="true" ma:fieldsID="45a9a4c06bc7a0751a24f536304adb6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D781F182-B197-4BB9-B6A4-1194C1948113}"/>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