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7F472-CC87-427E-A95C-E6FA54EB953D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2023-06-30T11:03:00Z</dcterms:created>
  <dcterms:modified xsi:type="dcterms:W3CDTF">2024-12-28T11:50:00Z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