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E9DF-DF3E-4DFF-B33C-B52CD308684A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6</cp:revision>
  <dcterms:created xsi:type="dcterms:W3CDTF">2023-07-07T13:02:00Z</dcterms:created>
  <dcterms:modified xsi:type="dcterms:W3CDTF">2025-04-14T14:25:00Z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</Properties>
</file>