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63FFC0B0" w:rsidR="00BD026A" w:rsidRDefault="000B2F1B" w:rsidP="00137312">
      <w:pPr>
        <w:pStyle w:val="Tittel"/>
      </w:pPr>
      <w:r w:rsidRPr="000B2F1B">
        <w:t>B.2.1</w:t>
      </w:r>
      <w:r w:rsidR="003C32F2">
        <w:t>3</w:t>
      </w:r>
      <w:r w:rsidRPr="000B2F1B">
        <w:t xml:space="preserve"> </w:t>
      </w:r>
      <w:r w:rsidR="00BD026A">
        <w:t>Morselskapsgaranti</w:t>
      </w:r>
    </w:p>
    <w:p w14:paraId="60D5FE52" w14:textId="619FA83F" w:rsidR="00BD026A" w:rsidRPr="00C5593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xxx xxx </w:t>
      </w:r>
      <w:r>
        <w:t xml:space="preserve">til </w:t>
      </w:r>
      <w:r w:rsidR="003C32F2">
        <w:t>Sykehuset Innlandet</w:t>
      </w:r>
      <w:r w:rsidR="00C5593A" w:rsidRPr="00C5593A">
        <w:t xml:space="preserve"> HF v/Sykehusinnkjøp HF</w:t>
      </w:r>
      <w:r w:rsidRPr="00C5593A">
        <w:t>.</w:t>
      </w:r>
    </w:p>
    <w:p w14:paraId="0C8A76F8" w14:textId="6BEE1554" w:rsidR="00BD026A" w:rsidRDefault="00BD026A" w:rsidP="00137312">
      <w:r>
        <w:t xml:space="preserve">Morselskapet garanterer med dette, Datterselskapets fulle gjennomføring av alle forpliktelser Datterselskapet inngår slik det fremgår av en eventuell kontrakt med </w:t>
      </w:r>
      <w:r w:rsidR="003C32F2">
        <w:t>Sykehuset Innlandet</w:t>
      </w:r>
      <w:r w:rsidR="00C5593A" w:rsidRPr="00C5593A">
        <w:t xml:space="preserve"> HF v/Sykehusinnkjøp HF.</w:t>
      </w:r>
      <w:r>
        <w:t xml:space="preserve"> </w:t>
      </w:r>
    </w:p>
    <w:p w14:paraId="3702C024" w14:textId="77777777" w:rsidR="00BD026A" w:rsidRDefault="00BD026A" w:rsidP="00137312">
      <w:r>
        <w:t>Dersom Datterselskapet ikke oppfyller en eller flere av kontraktens betingelser eller noe annet forhold eller sak vedrørende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1DA9799F" w:rsidR="00BD026A" w:rsidRDefault="00BD026A" w:rsidP="00137312">
      <w:r>
        <w:t xml:space="preserve">Morselskapet inngår avtale og samtykker med </w:t>
      </w:r>
      <w:r w:rsidR="003C32F2">
        <w:t>Sykehuset Innlandet</w:t>
      </w:r>
      <w:r w:rsidR="00C5593A" w:rsidRPr="00C5593A">
        <w:t xml:space="preserve"> HF v/Sykehusinnkjøp HF</w:t>
      </w:r>
      <w:r>
        <w:t xml:space="preserve">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kan alle eller enkeltvis bli inngått og utført uten at Morselskapet informeres og uten at det på noen måte påvirker, endrer eller frigjør Morselskapet fra dets forpliktelser etter denne garantien. Morselskapet bekrefter videre at denne garanti avgis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footerReference w:type="first" r:id="rId12"/>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8F7FA" w14:textId="77777777" w:rsidR="009E19E0" w:rsidRDefault="009E19E0" w:rsidP="008A6B54">
      <w:pPr>
        <w:spacing w:after="0" w:line="240" w:lineRule="auto"/>
      </w:pPr>
      <w:r>
        <w:separator/>
      </w:r>
    </w:p>
  </w:endnote>
  <w:endnote w:type="continuationSeparator" w:id="0">
    <w:p w14:paraId="5A9F03E1" w14:textId="77777777" w:rsidR="009E19E0" w:rsidRDefault="009E19E0"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5E76DF4A"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versjon 07-2023</w:t>
          </w:r>
        </w:p>
      </w:tc>
      <w:tc>
        <w:tcPr>
          <w:tcW w:w="2500" w:type="pct"/>
          <w:shd w:val="clear" w:color="auto" w:fill="auto"/>
        </w:tcPr>
        <w:p w14:paraId="78E1A82A" w14:textId="5D98FE8C"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003304F6">
            <w:rPr>
              <w:b/>
              <w:bCs/>
              <w:noProof/>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003304F6">
            <w:rPr>
              <w:b/>
              <w:bCs/>
              <w:noProof/>
              <w:color w:val="003087" w:themeColor="text2"/>
              <w:sz w:val="18"/>
              <w:szCs w:val="18"/>
            </w:rPr>
            <w:t>1</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9F86A" w14:textId="77777777" w:rsidR="009E19E0" w:rsidRDefault="009E19E0" w:rsidP="008A6B54">
      <w:pPr>
        <w:spacing w:after="0" w:line="240" w:lineRule="auto"/>
      </w:pPr>
      <w:r>
        <w:separator/>
      </w:r>
    </w:p>
  </w:footnote>
  <w:footnote w:type="continuationSeparator" w:id="0">
    <w:p w14:paraId="5C734E42" w14:textId="77777777" w:rsidR="009E19E0" w:rsidRDefault="009E19E0" w:rsidP="008A6B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20812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26A"/>
    <w:rsid w:val="0001190D"/>
    <w:rsid w:val="000169B0"/>
    <w:rsid w:val="00061D42"/>
    <w:rsid w:val="000642DA"/>
    <w:rsid w:val="00066FAD"/>
    <w:rsid w:val="000B2F1B"/>
    <w:rsid w:val="000E3D69"/>
    <w:rsid w:val="000F11A5"/>
    <w:rsid w:val="001457DD"/>
    <w:rsid w:val="00172E83"/>
    <w:rsid w:val="00174C26"/>
    <w:rsid w:val="001C67A0"/>
    <w:rsid w:val="00234B11"/>
    <w:rsid w:val="002C03B4"/>
    <w:rsid w:val="002C5C80"/>
    <w:rsid w:val="002D33F1"/>
    <w:rsid w:val="002F21B1"/>
    <w:rsid w:val="00311005"/>
    <w:rsid w:val="003304F6"/>
    <w:rsid w:val="003C32F2"/>
    <w:rsid w:val="003C7810"/>
    <w:rsid w:val="003D3F41"/>
    <w:rsid w:val="00400A8F"/>
    <w:rsid w:val="00402EAE"/>
    <w:rsid w:val="00421342"/>
    <w:rsid w:val="0047732F"/>
    <w:rsid w:val="00486A77"/>
    <w:rsid w:val="004B54E4"/>
    <w:rsid w:val="004F084A"/>
    <w:rsid w:val="0051089D"/>
    <w:rsid w:val="00512B3B"/>
    <w:rsid w:val="00522354"/>
    <w:rsid w:val="00545844"/>
    <w:rsid w:val="005703FD"/>
    <w:rsid w:val="005E3FC0"/>
    <w:rsid w:val="005E61C2"/>
    <w:rsid w:val="005F5862"/>
    <w:rsid w:val="006837C3"/>
    <w:rsid w:val="006E4C9E"/>
    <w:rsid w:val="006F312A"/>
    <w:rsid w:val="0076237F"/>
    <w:rsid w:val="00771457"/>
    <w:rsid w:val="00777CAA"/>
    <w:rsid w:val="007D00AD"/>
    <w:rsid w:val="007F13FF"/>
    <w:rsid w:val="0081186E"/>
    <w:rsid w:val="0082344F"/>
    <w:rsid w:val="00884491"/>
    <w:rsid w:val="008961BF"/>
    <w:rsid w:val="008A1521"/>
    <w:rsid w:val="008A6B54"/>
    <w:rsid w:val="008F2B11"/>
    <w:rsid w:val="00907B33"/>
    <w:rsid w:val="00930363"/>
    <w:rsid w:val="009A3E11"/>
    <w:rsid w:val="009B4D02"/>
    <w:rsid w:val="009C7E5D"/>
    <w:rsid w:val="009E19E0"/>
    <w:rsid w:val="009F259A"/>
    <w:rsid w:val="009F7F53"/>
    <w:rsid w:val="00A13B9A"/>
    <w:rsid w:val="00A659C6"/>
    <w:rsid w:val="00AA1652"/>
    <w:rsid w:val="00AE3BC9"/>
    <w:rsid w:val="00B254A8"/>
    <w:rsid w:val="00B30A4F"/>
    <w:rsid w:val="00B31DDA"/>
    <w:rsid w:val="00B656CC"/>
    <w:rsid w:val="00BC7511"/>
    <w:rsid w:val="00BD026A"/>
    <w:rsid w:val="00BD5AA6"/>
    <w:rsid w:val="00C2593C"/>
    <w:rsid w:val="00C37AEC"/>
    <w:rsid w:val="00C5593A"/>
    <w:rsid w:val="00C80220"/>
    <w:rsid w:val="00CB354A"/>
    <w:rsid w:val="00CC0CDA"/>
    <w:rsid w:val="00CC7357"/>
    <w:rsid w:val="00D0738E"/>
    <w:rsid w:val="00D102AB"/>
    <w:rsid w:val="00D25402"/>
    <w:rsid w:val="00D549FA"/>
    <w:rsid w:val="00D758FB"/>
    <w:rsid w:val="00D869B4"/>
    <w:rsid w:val="00DE690D"/>
    <w:rsid w:val="00E3138E"/>
    <w:rsid w:val="00EA45CB"/>
    <w:rsid w:val="00EB13E8"/>
    <w:rsid w:val="00EB5F17"/>
    <w:rsid w:val="00ED29B3"/>
    <w:rsid w:val="00ED3225"/>
    <w:rsid w:val="00EE6CD5"/>
    <w:rsid w:val="00F139BA"/>
    <w:rsid w:val="00F141F6"/>
    <w:rsid w:val="00F22DA7"/>
    <w:rsid w:val="00F300FC"/>
    <w:rsid w:val="00F3117C"/>
    <w:rsid w:val="00F3344C"/>
    <w:rsid w:val="00F604BA"/>
    <w:rsid w:val="00F6667E"/>
    <w:rsid w:val="00FA1CD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 w:type="paragraph" w:styleId="Undertittel">
    <w:name w:val="Subtitle"/>
    <w:basedOn w:val="Normal"/>
    <w:next w:val="Normal"/>
    <w:link w:val="UndertittelTegn"/>
    <w:uiPriority w:val="11"/>
    <w:qFormat/>
    <w:rsid w:val="00D102AB"/>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D102AB"/>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ddped\Sykehusinnkj&#248;p%20HF\Intranett%20-%20Grunnmaler\Maler%20Sykehusinnkj&#248;p\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FF638B86203543A97F904B960A738D" ma:contentTypeVersion="3" ma:contentTypeDescription="Create a new document." ma:contentTypeScope="" ma:versionID="a1a2a671d09e164125fa15c5fd614dcf">
  <xsd:schema xmlns:xsd="http://www.w3.org/2001/XMLSchema" xmlns:xs="http://www.w3.org/2001/XMLSchema" xmlns:p="http://schemas.microsoft.com/office/2006/metadata/properties" xmlns:ns2="d9e258d2-ab4a-4e54-bb03-74378d2d1d51" targetNamespace="http://schemas.microsoft.com/office/2006/metadata/properties" ma:root="true" ma:fieldsID="23de18b062bc5fc7b50644a9beabeee4"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8f1d99e0-f293-46a5-9b95-af9531199313"/>
    <ds:schemaRef ds:uri="8d5ac428-1ac6-4807-adeb-a9620ed4003c"/>
  </ds:schemaRefs>
</ds:datastoreItem>
</file>

<file path=customXml/itemProps2.xml><?xml version="1.0" encoding="utf-8"?>
<ds:datastoreItem xmlns:ds="http://schemas.openxmlformats.org/officeDocument/2006/customXml" ds:itemID="{92D020A1-398B-4161-B4E3-FDC763F1B6B7}"/>
</file>

<file path=customXml/itemProps3.xml><?xml version="1.0" encoding="utf-8"?>
<ds:datastoreItem xmlns:ds="http://schemas.openxmlformats.org/officeDocument/2006/customXml" ds:itemID="{FBE6E72E-ED06-4790-B834-A69AFAA31266}">
  <ds:schemaRefs>
    <ds:schemaRef ds:uri="http://schemas.openxmlformats.org/officeDocument/2006/bibliography"/>
  </ds:schemaRefs>
</ds:datastoreItem>
</file>

<file path=customXml/itemProps4.xml><?xml version="1.0" encoding="utf-8"?>
<ds:datastoreItem xmlns:ds="http://schemas.openxmlformats.org/officeDocument/2006/customXml" ds:itemID="{D0B13E4F-0B64-4ABF-84BB-64DA7CC5BB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2</TotalTime>
  <Pages>1</Pages>
  <Words>246</Words>
  <Characters>1309</Characters>
  <Application>Microsoft Office Word</Application>
  <DocSecurity>0</DocSecurity>
  <Lines>10</Lines>
  <Paragraphs>3</Paragraphs>
  <ScaleCrop>false</ScaleCrop>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Odd Pedersen</cp:lastModifiedBy>
  <cp:revision>4</cp:revision>
  <dcterms:created xsi:type="dcterms:W3CDTF">2024-12-05T10:28:00Z</dcterms:created>
  <dcterms:modified xsi:type="dcterms:W3CDTF">2025-09-24T13:14:00Z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MediaServiceImageTags">
    <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eddf1c2c1da842e2bc8d48adb607c365">
    <vt:lpwstr/>
  </property>
  <property fmtid="{D5CDD505-2E9C-101B-9397-08002B2CF9AE}" pid="8" name="SHIBusinessUnit">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