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40EEEFA8" w:rsidR="00ED2C35" w:rsidRDefault="007827E9" w:rsidP="00702D9C">
      <w:pPr>
        <w:pStyle w:val="Tittel"/>
      </w:pPr>
      <w:r w:rsidRPr="007827E9">
        <w:t xml:space="preserve">B.2.6 </w:t>
      </w:r>
      <w:r w:rsidR="00ED2C35">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31081FB" w:rsidR="00ED2C35" w:rsidRDefault="00ED2C35" w:rsidP="009F4D77">
      <w:pPr>
        <w:spacing w:after="0"/>
      </w:pPr>
      <w:r>
        <w:t>v</w:t>
      </w:r>
      <w:r w:rsidRPr="00A03D20">
        <w:t xml:space="preserve">/ </w:t>
      </w:r>
      <w:r w:rsidR="00A03D20" w:rsidRPr="00A03D20">
        <w:t>Od</w:t>
      </w:r>
      <w:r w:rsidR="000019EB">
        <w:t>d</w:t>
      </w:r>
      <w:r w:rsidR="00A03D20" w:rsidRPr="00A03D20">
        <w:t xml:space="preserve"> Pedersen</w:t>
      </w:r>
      <w:r w:rsidRPr="00A03D20">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[dd.mm.åååå]</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7954E9D3" w:rsidR="00ED2C35" w:rsidRPr="00ED2C35" w:rsidRDefault="00ED2C35" w:rsidP="009F4D77">
      <w:pPr>
        <w:pStyle w:val="Overskrift1"/>
        <w:rPr>
          <w:color w:val="1A588E" w:themeColor="background2" w:themeShade="80"/>
        </w:rPr>
      </w:pPr>
      <w:r>
        <w:t xml:space="preserve">Tilbudsbrev </w:t>
      </w:r>
      <w:r w:rsidR="00966F1F">
        <w:t>–</w:t>
      </w:r>
      <w:r>
        <w:t xml:space="preserve"> </w:t>
      </w:r>
      <w:r w:rsidR="00966F1F">
        <w:t xml:space="preserve">Sak </w:t>
      </w:r>
      <w:r w:rsidR="00F54B04" w:rsidRPr="00F54B04">
        <w:t>202</w:t>
      </w:r>
      <w:r w:rsidR="008164D5">
        <w:t>6</w:t>
      </w:r>
      <w:r w:rsidR="009C3270">
        <w:t>9</w:t>
      </w:r>
      <w:r w:rsidR="00291EA6">
        <w:t>2785</w:t>
      </w:r>
      <w:r w:rsidR="00F54B04" w:rsidRPr="00F54B04">
        <w:t xml:space="preserve"> </w:t>
      </w:r>
      <w:r w:rsidR="009C3270">
        <w:t>Elektro</w:t>
      </w:r>
      <w:r w:rsidR="00F10800">
        <w:t>arbeider</w:t>
      </w:r>
      <w:r w:rsidR="00CE4967">
        <w:t xml:space="preserve"> </w:t>
      </w:r>
      <w:r w:rsidR="00F54B04" w:rsidRPr="00F54B04">
        <w:t xml:space="preserve">til </w:t>
      </w:r>
      <w:r w:rsidR="007021DE">
        <w:t xml:space="preserve">Sykehuset Innlandet </w:t>
      </w:r>
      <w:r w:rsidR="00F54B04" w:rsidRPr="00F54B04">
        <w:t>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39B90F0C" w:rsidR="00ED2C35" w:rsidRDefault="004D5CC3" w:rsidP="009F4D77">
      <w:r>
        <w:t>V</w:t>
      </w:r>
      <w:r w:rsidR="00ED2C35">
        <w:t xml:space="preserve">iser til </w:t>
      </w:r>
      <w:r w:rsidR="00ED2C35" w:rsidRPr="004D5CC3">
        <w:t>mottatt</w:t>
      </w:r>
      <w:r w:rsidR="00AB28E1" w:rsidRPr="004D5CC3">
        <w:t>e</w:t>
      </w:r>
      <w:r w:rsidR="00ED2C35" w:rsidRPr="004D5CC3">
        <w:t xml:space="preserve"> konkurranse</w:t>
      </w:r>
      <w:r w:rsidR="00AB28E1" w:rsidRPr="004D5CC3">
        <w:t xml:space="preserve">dokumenter og </w:t>
      </w:r>
      <w:r>
        <w:t xml:space="preserve">legger her ved </w:t>
      </w:r>
      <w:r w:rsidR="00ED2C35" w:rsidRPr="004D5CC3">
        <w:t xml:space="preserve">komplett </w:t>
      </w:r>
      <w:r w:rsidR="00ED2C35">
        <w:t>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01378E9" w14:textId="18C38560" w:rsidR="00ED2C35" w:rsidRDefault="00ED2C35" w:rsidP="009F4D77">
      <w:r>
        <w:t>Vi leverer tilbud etter følgende leverandørkonstellasjon:</w:t>
      </w:r>
    </w:p>
    <w:p w14:paraId="16126541" w14:textId="77777777" w:rsidR="00ED2C35" w:rsidRDefault="00A90CF7"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A90CF7"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A90CF7"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A90CF7"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A90CF7"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p w14:paraId="25ED3DFF" w14:textId="77777777" w:rsidR="00A03D20" w:rsidRDefault="00A03D20"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A90CF7"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A90CF7"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14A4ADF2" w:rsidR="00ED2C35" w:rsidRDefault="00A90CF7" w:rsidP="00394BCB">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Tilbudet inneholder taushetsbelagte opplysninger og sladdet tilbud, </w:t>
      </w:r>
      <w:r w:rsidR="00ED2C35">
        <w:t>og</w:t>
      </w:r>
      <w:r w:rsidR="00ED2C35" w:rsidRPr="00394BCB">
        <w:t xml:space="preserve"> Vedlegg </w:t>
      </w:r>
      <w:r w:rsidR="007827E9">
        <w:t>1</w:t>
      </w:r>
      <w:r w:rsidR="00ED2C35" w:rsidRPr="00394BCB">
        <w:t xml:space="preserve"> – </w:t>
      </w:r>
      <w:r w:rsidR="00ED2C35">
        <w:tab/>
      </w:r>
      <w:r w:rsidR="00ED2C35" w:rsidRPr="00394BCB">
        <w:t xml:space="preserve">«Bruksanvisning og begrunnelse for sladding av tilbud» </w:t>
      </w:r>
      <w:r w:rsidR="00ED2C35" w:rsidRPr="00C33D3A">
        <w:t>er fylt ut og lagt ved tilbude</w:t>
      </w:r>
      <w:r w:rsidR="00ED2C35">
        <w:t>t</w:t>
      </w:r>
      <w:r w:rsidR="00ED2C35" w:rsidRPr="00394BCB">
        <w:t xml:space="preserve">.    </w:t>
      </w:r>
    </w:p>
    <w:p w14:paraId="4FD58A6E" w14:textId="77777777" w:rsidR="00ED2C35" w:rsidRDefault="00ED2C35" w:rsidP="00394BCB"/>
    <w:p w14:paraId="1D8B6AC7" w14:textId="77777777" w:rsidR="00ED2C35" w:rsidRDefault="00ED2C35" w:rsidP="00394BCB"/>
    <w:p w14:paraId="088C108A" w14:textId="49E081DA" w:rsidR="00ED2C35" w:rsidRPr="006509A5" w:rsidRDefault="00ED2C35" w:rsidP="00394BCB">
      <w:r>
        <w:t>T</w:t>
      </w:r>
      <w:r w:rsidRPr="006509A5">
        <w:t xml:space="preserve">ilbudsbrevet </w:t>
      </w:r>
      <w:r>
        <w:t xml:space="preserve">er ikke signert </w:t>
      </w:r>
      <w:r w:rsidRPr="006509A5">
        <w:t xml:space="preserve">manuelt, da tilbud levert av innlogget bruker via tilbyders profil i </w:t>
      </w:r>
      <w:r w:rsidR="00D23ECB">
        <w:t>Kardia</w:t>
      </w:r>
      <w:r w:rsidRPr="006509A5">
        <w:t xml:space="preserve"> anses som et bindende tilbud.</w:t>
      </w:r>
    </w:p>
    <w:p w14:paraId="011813C5" w14:textId="77777777" w:rsidR="00512B3B" w:rsidRPr="00512B3B" w:rsidRDefault="00512B3B" w:rsidP="00512B3B"/>
    <w:sectPr w:rsidR="00512B3B" w:rsidRPr="00512B3B" w:rsidSect="00CF7E25">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51C26" w14:textId="77777777" w:rsidR="00A90CF7" w:rsidRDefault="00A90CF7" w:rsidP="008A6B54">
      <w:pPr>
        <w:spacing w:after="0" w:line="240" w:lineRule="auto"/>
      </w:pPr>
      <w:r>
        <w:separator/>
      </w:r>
    </w:p>
  </w:endnote>
  <w:endnote w:type="continuationSeparator" w:id="0">
    <w:p w14:paraId="4B8D7262" w14:textId="77777777" w:rsidR="00A90CF7" w:rsidRDefault="00A90CF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D754E8" w:rsidRPr="00907B33" w14:paraId="7F5F6959"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B78175" w14:textId="46655C84" w:rsidR="00D754E8" w:rsidRPr="005649C8" w:rsidRDefault="007827E9" w:rsidP="00D754E8">
          <w:pPr>
            <w:pStyle w:val="Bunntekst"/>
            <w:rPr>
              <w:b w:val="0"/>
              <w:bCs/>
              <w:color w:val="003087" w:themeColor="text2"/>
              <w:sz w:val="18"/>
              <w:szCs w:val="18"/>
            </w:rPr>
          </w:pPr>
          <w:r>
            <w:rPr>
              <w:b w:val="0"/>
              <w:bCs/>
              <w:color w:val="003087" w:themeColor="text2"/>
              <w:sz w:val="18"/>
              <w:szCs w:val="18"/>
            </w:rPr>
            <w:t>B.2.6</w:t>
          </w:r>
          <w:r w:rsidR="00ED2C35" w:rsidRPr="00ED2C35">
            <w:rPr>
              <w:b w:val="0"/>
              <w:bCs/>
              <w:color w:val="003087" w:themeColor="text2"/>
              <w:sz w:val="18"/>
              <w:szCs w:val="18"/>
            </w:rPr>
            <w:t xml:space="preserve"> Tilbudsbrev</w:t>
          </w:r>
          <w:r w:rsidR="00ED2C35">
            <w:rPr>
              <w:b w:val="0"/>
              <w:bCs/>
              <w:color w:val="003087" w:themeColor="text2"/>
              <w:sz w:val="18"/>
              <w:szCs w:val="18"/>
            </w:rPr>
            <w:t>, versjon 07-2023</w:t>
          </w:r>
        </w:p>
      </w:tc>
      <w:tc>
        <w:tcPr>
          <w:tcW w:w="2500" w:type="pct"/>
          <w:shd w:val="clear" w:color="auto" w:fill="auto"/>
        </w:tcPr>
        <w:p w14:paraId="06EE4F28" w14:textId="31803E90" w:rsidR="00D754E8" w:rsidRPr="00907B33" w:rsidRDefault="00D754E8" w:rsidP="00D754E8">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sidR="004E2DC5">
            <w:rPr>
              <w:bCs/>
              <w:noProof/>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sidR="004E2DC5">
            <w:rPr>
              <w:bCs/>
              <w:noProof/>
              <w:color w:val="003087" w:themeColor="text2"/>
              <w:sz w:val="18"/>
              <w:szCs w:val="18"/>
            </w:rPr>
            <w:t>2</w:t>
          </w:r>
          <w:r w:rsidRPr="00907B33">
            <w:rPr>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6FE3461" w:rsidR="00EE4C97" w:rsidRPr="005649C8" w:rsidRDefault="007827E9" w:rsidP="007827E9">
          <w:pPr>
            <w:pStyle w:val="Bunntekst"/>
            <w:rPr>
              <w:b w:val="0"/>
              <w:bCs/>
              <w:color w:val="003087" w:themeColor="text2"/>
              <w:sz w:val="18"/>
              <w:szCs w:val="18"/>
            </w:rPr>
          </w:pPr>
          <w:r>
            <w:rPr>
              <w:b w:val="0"/>
              <w:bCs/>
              <w:color w:val="003087" w:themeColor="text2"/>
              <w:sz w:val="18"/>
              <w:szCs w:val="18"/>
            </w:rPr>
            <w:t>B.2.6</w:t>
          </w:r>
          <w:r w:rsidR="00EE4C97" w:rsidRPr="00ED2C35">
            <w:rPr>
              <w:b w:val="0"/>
              <w:bCs/>
              <w:color w:val="003087" w:themeColor="text2"/>
              <w:sz w:val="18"/>
              <w:szCs w:val="18"/>
            </w:rPr>
            <w:t xml:space="preserve"> Tilbudsbrev</w:t>
          </w:r>
          <w:r w:rsidR="00EE4C97">
            <w:rPr>
              <w:b w:val="0"/>
              <w:bCs/>
              <w:color w:val="003087" w:themeColor="text2"/>
              <w:sz w:val="18"/>
              <w:szCs w:val="18"/>
            </w:rPr>
            <w:t>, versjon 07-2023</w:t>
          </w:r>
        </w:p>
      </w:tc>
      <w:tc>
        <w:tcPr>
          <w:tcW w:w="2500" w:type="pct"/>
          <w:shd w:val="clear" w:color="auto" w:fill="auto"/>
        </w:tcPr>
        <w:p w14:paraId="7C392B32" w14:textId="0808C8CC"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sidR="004E2DC5" w:rsidRPr="004E2DC5">
            <w:rPr>
              <w:b w:val="0"/>
              <w:bCs/>
              <w:noProof/>
              <w:color w:val="003087" w:themeColor="text2"/>
              <w:sz w:val="18"/>
              <w:szCs w:val="18"/>
            </w:rPr>
            <w:t>1</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sidR="004E2DC5" w:rsidRPr="004E2DC5">
            <w:rPr>
              <w:b w:val="0"/>
              <w:bCs/>
              <w:noProof/>
              <w:color w:val="003087" w:themeColor="text2"/>
              <w:sz w:val="18"/>
              <w:szCs w:val="18"/>
            </w:rPr>
            <w:t>2</w:t>
          </w:r>
          <w:r w:rsidRPr="00907B33">
            <w:rPr>
              <w:bCs/>
              <w:color w:val="003087" w:themeColor="text2"/>
              <w:sz w:val="18"/>
              <w:szCs w:val="18"/>
            </w:rPr>
            <w:fldChar w:fldCharType="end"/>
          </w: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299B7" w14:textId="77777777" w:rsidR="00A90CF7" w:rsidRDefault="00A90CF7" w:rsidP="008A6B54">
      <w:pPr>
        <w:spacing w:after="0" w:line="240" w:lineRule="auto"/>
      </w:pPr>
      <w:r>
        <w:separator/>
      </w:r>
    </w:p>
  </w:footnote>
  <w:footnote w:type="continuationSeparator" w:id="0">
    <w:p w14:paraId="00E811FC" w14:textId="77777777" w:rsidR="00A90CF7" w:rsidRDefault="00A90CF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51569314" w:rsidR="00EE4C97" w:rsidRPr="008C337A" w:rsidRDefault="00EE4C97" w:rsidP="00EE4C97">
    <w:pPr>
      <w:pStyle w:val="Topptek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65328"/>
    <w:multiLevelType w:val="hybridMultilevel"/>
    <w:tmpl w:val="553AECA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13664483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C35"/>
    <w:rsid w:val="000019EB"/>
    <w:rsid w:val="000021E9"/>
    <w:rsid w:val="00004EF1"/>
    <w:rsid w:val="0000694E"/>
    <w:rsid w:val="000169B0"/>
    <w:rsid w:val="000234BC"/>
    <w:rsid w:val="0003302D"/>
    <w:rsid w:val="00037EEC"/>
    <w:rsid w:val="00061D42"/>
    <w:rsid w:val="0006252C"/>
    <w:rsid w:val="00126DFE"/>
    <w:rsid w:val="001A5FC8"/>
    <w:rsid w:val="001D285C"/>
    <w:rsid w:val="00223C66"/>
    <w:rsid w:val="00291EA6"/>
    <w:rsid w:val="00293F96"/>
    <w:rsid w:val="00296809"/>
    <w:rsid w:val="002C15AE"/>
    <w:rsid w:val="002C68A4"/>
    <w:rsid w:val="002D7831"/>
    <w:rsid w:val="002E1374"/>
    <w:rsid w:val="002F484A"/>
    <w:rsid w:val="00311005"/>
    <w:rsid w:val="0031327C"/>
    <w:rsid w:val="0032296D"/>
    <w:rsid w:val="003360C2"/>
    <w:rsid w:val="0035226D"/>
    <w:rsid w:val="00361661"/>
    <w:rsid w:val="003818B1"/>
    <w:rsid w:val="003866CB"/>
    <w:rsid w:val="003B1248"/>
    <w:rsid w:val="003B1385"/>
    <w:rsid w:val="003B1F89"/>
    <w:rsid w:val="003B618D"/>
    <w:rsid w:val="003F69CF"/>
    <w:rsid w:val="00400A8F"/>
    <w:rsid w:val="00402EAE"/>
    <w:rsid w:val="00423A6F"/>
    <w:rsid w:val="00434289"/>
    <w:rsid w:val="00453FF8"/>
    <w:rsid w:val="00470946"/>
    <w:rsid w:val="0047732F"/>
    <w:rsid w:val="004B54E4"/>
    <w:rsid w:val="004D5CC3"/>
    <w:rsid w:val="004E09B0"/>
    <w:rsid w:val="004E2DC5"/>
    <w:rsid w:val="004F084A"/>
    <w:rsid w:val="00512B3B"/>
    <w:rsid w:val="005649C8"/>
    <w:rsid w:val="005677AD"/>
    <w:rsid w:val="005703FD"/>
    <w:rsid w:val="005D79A4"/>
    <w:rsid w:val="005E52EF"/>
    <w:rsid w:val="006440C5"/>
    <w:rsid w:val="0065583A"/>
    <w:rsid w:val="0067125F"/>
    <w:rsid w:val="006A31C8"/>
    <w:rsid w:val="006B14D1"/>
    <w:rsid w:val="006C6DD4"/>
    <w:rsid w:val="006C6FAF"/>
    <w:rsid w:val="007021DE"/>
    <w:rsid w:val="00725453"/>
    <w:rsid w:val="00746D1D"/>
    <w:rsid w:val="0076237F"/>
    <w:rsid w:val="00771457"/>
    <w:rsid w:val="0078030B"/>
    <w:rsid w:val="007827E9"/>
    <w:rsid w:val="007C3570"/>
    <w:rsid w:val="007E3283"/>
    <w:rsid w:val="008164D5"/>
    <w:rsid w:val="0082344F"/>
    <w:rsid w:val="00877EFA"/>
    <w:rsid w:val="00884491"/>
    <w:rsid w:val="00886A50"/>
    <w:rsid w:val="00886F42"/>
    <w:rsid w:val="008A1521"/>
    <w:rsid w:val="008A282B"/>
    <w:rsid w:val="008A6B54"/>
    <w:rsid w:val="008C337A"/>
    <w:rsid w:val="008C5FE7"/>
    <w:rsid w:val="008D6323"/>
    <w:rsid w:val="008F5713"/>
    <w:rsid w:val="009160F4"/>
    <w:rsid w:val="009164C8"/>
    <w:rsid w:val="0093210C"/>
    <w:rsid w:val="00955B86"/>
    <w:rsid w:val="00960F23"/>
    <w:rsid w:val="00966F1F"/>
    <w:rsid w:val="00986401"/>
    <w:rsid w:val="00997FBC"/>
    <w:rsid w:val="009A5C87"/>
    <w:rsid w:val="009A5F3F"/>
    <w:rsid w:val="009B7201"/>
    <w:rsid w:val="009B75AD"/>
    <w:rsid w:val="009C3270"/>
    <w:rsid w:val="009C7E5D"/>
    <w:rsid w:val="009F7F53"/>
    <w:rsid w:val="00A03D20"/>
    <w:rsid w:val="00A140E5"/>
    <w:rsid w:val="00A61228"/>
    <w:rsid w:val="00A6611B"/>
    <w:rsid w:val="00A85927"/>
    <w:rsid w:val="00A90CF7"/>
    <w:rsid w:val="00AA1652"/>
    <w:rsid w:val="00AB28E1"/>
    <w:rsid w:val="00AD075B"/>
    <w:rsid w:val="00AE0576"/>
    <w:rsid w:val="00B05D35"/>
    <w:rsid w:val="00B254A8"/>
    <w:rsid w:val="00B44F6E"/>
    <w:rsid w:val="00B81843"/>
    <w:rsid w:val="00C22FA0"/>
    <w:rsid w:val="00C34C7E"/>
    <w:rsid w:val="00C37AEC"/>
    <w:rsid w:val="00C40C0D"/>
    <w:rsid w:val="00C77073"/>
    <w:rsid w:val="00C83B9B"/>
    <w:rsid w:val="00C842A1"/>
    <w:rsid w:val="00CD384B"/>
    <w:rsid w:val="00CE4967"/>
    <w:rsid w:val="00CF7E25"/>
    <w:rsid w:val="00D0738E"/>
    <w:rsid w:val="00D23ECB"/>
    <w:rsid w:val="00D322D4"/>
    <w:rsid w:val="00D754E8"/>
    <w:rsid w:val="00DA509D"/>
    <w:rsid w:val="00DA7791"/>
    <w:rsid w:val="00DB76FE"/>
    <w:rsid w:val="00DD114B"/>
    <w:rsid w:val="00DF1D6A"/>
    <w:rsid w:val="00DF2A10"/>
    <w:rsid w:val="00E3138E"/>
    <w:rsid w:val="00E47AF2"/>
    <w:rsid w:val="00E738D2"/>
    <w:rsid w:val="00EA470F"/>
    <w:rsid w:val="00EB13E8"/>
    <w:rsid w:val="00EB5F17"/>
    <w:rsid w:val="00ED29B3"/>
    <w:rsid w:val="00ED2C35"/>
    <w:rsid w:val="00EE4C97"/>
    <w:rsid w:val="00F10800"/>
    <w:rsid w:val="00F21B42"/>
    <w:rsid w:val="00F22DA7"/>
    <w:rsid w:val="00F3344C"/>
    <w:rsid w:val="00F54B04"/>
    <w:rsid w:val="00F61567"/>
    <w:rsid w:val="00F6667E"/>
    <w:rsid w:val="00F87147"/>
    <w:rsid w:val="00F93345"/>
    <w:rsid w:val="00FA1CD0"/>
    <w:rsid w:val="00FC3ADE"/>
    <w:rsid w:val="00FD4E58"/>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32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kian\Sykehusinnkj&#248;p%20HF\Intranett%20-%20Grunnmaler\Maler%20Sykehusinnkj&#248;p\Sykehusinnkj&#248;p%20-%20mal%20med%20adresse.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FF638B86203543A97F904B960A738D" ma:contentTypeVersion="3" ma:contentTypeDescription="Create a new document." ma:contentTypeScope="" ma:versionID="a1a2a671d09e164125fa15c5fd614dcf">
  <xsd:schema xmlns:xsd="http://www.w3.org/2001/XMLSchema" xmlns:xs="http://www.w3.org/2001/XMLSchema" xmlns:p="http://schemas.microsoft.com/office/2006/metadata/properties" xmlns:ns2="d9e258d2-ab4a-4e54-bb03-74378d2d1d51" targetNamespace="http://schemas.microsoft.com/office/2006/metadata/properties" ma:root="true" ma:fieldsID="23de18b062bc5fc7b50644a9beabeee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D9EDD7-5E04-4BC1-A604-0C239D4BD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2C8129-DF49-4464-8DA2-56E342D0D359}">
  <ds:schemaRefs>
    <ds:schemaRef ds:uri="http://schemas.openxmlformats.org/officeDocument/2006/bibliography"/>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adresse</Template>
  <TotalTime>7</TotalTime>
  <Pages>2</Pages>
  <Words>297</Words>
  <Characters>1578</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Odd Pedersen</cp:lastModifiedBy>
  <cp:revision>13</cp:revision>
  <dcterms:created xsi:type="dcterms:W3CDTF">2024-12-05T10:25:00Z</dcterms:created>
  <dcterms:modified xsi:type="dcterms:W3CDTF">2026-09-01T08:09:00Z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0x0101002DFF638B86203543A97F904B960A738D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MediaServiceImageTags">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