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66AD0FCE" w:rsidR="0000056A" w:rsidRDefault="0088395D" w:rsidP="00AD5FF7">
      <w:pPr>
        <w:pStyle w:val="Tittel"/>
      </w:pPr>
      <w:r w:rsidRPr="0088395D">
        <w:t>B.2.7 Informasjon om tilbyder</w:t>
      </w:r>
    </w:p>
    <w:p w14:paraId="5C3F50FC" w14:textId="14DEA00C" w:rsidR="0000056A" w:rsidRDefault="0000056A" w:rsidP="00146AAC">
      <w:pPr>
        <w:pStyle w:val="Undertittel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1F300E2F" w:rsidR="00536112" w:rsidRDefault="00536112" w:rsidP="002A369E">
            <w:pPr>
              <w:rPr>
                <w:b w:val="0"/>
              </w:rPr>
            </w:pPr>
            <w:r>
              <w:t>Informasjon om søker/tilbyder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536112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536112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536112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536112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536112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536112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536112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536112">
        <w:tc>
          <w:tcPr>
            <w:tcW w:w="3681" w:type="dxa"/>
          </w:tcPr>
          <w:p w14:paraId="48637A9D" w14:textId="77777777" w:rsidR="0000056A" w:rsidRDefault="0000056A" w:rsidP="002A369E">
            <w:r>
              <w:t xml:space="preserve">Postadresse for evt.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536112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536112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536112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536112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536112" w14:paraId="576E256D" w14:textId="77777777" w:rsidTr="00536112">
        <w:tc>
          <w:tcPr>
            <w:tcW w:w="3681" w:type="dxa"/>
          </w:tcPr>
          <w:p w14:paraId="3D9C0CED" w14:textId="77777777" w:rsidR="00536112" w:rsidRDefault="00536112" w:rsidP="002A369E">
            <w:r>
              <w:t>Ordrekontor telefon</w:t>
            </w:r>
          </w:p>
        </w:tc>
        <w:tc>
          <w:tcPr>
            <w:tcW w:w="5356" w:type="dxa"/>
          </w:tcPr>
          <w:p w14:paraId="2F291DEF" w14:textId="77777777" w:rsidR="00536112" w:rsidRDefault="00536112" w:rsidP="002A369E"/>
        </w:tc>
      </w:tr>
      <w:tr w:rsidR="0000056A" w14:paraId="3E2B8765" w14:textId="77777777" w:rsidTr="00536112">
        <w:tc>
          <w:tcPr>
            <w:tcW w:w="3681" w:type="dxa"/>
          </w:tcPr>
          <w:p w14:paraId="379EAB01" w14:textId="77777777" w:rsidR="0000056A" w:rsidRDefault="0000056A" w:rsidP="002A369E">
            <w:r>
              <w:t>E-postadresse for ordremottak</w:t>
            </w:r>
          </w:p>
        </w:tc>
        <w:tc>
          <w:tcPr>
            <w:tcW w:w="5356" w:type="dxa"/>
          </w:tcPr>
          <w:p w14:paraId="5D13081F" w14:textId="77777777" w:rsidR="0000056A" w:rsidRDefault="0000056A" w:rsidP="002A369E"/>
        </w:tc>
      </w:tr>
      <w:tr w:rsidR="0000056A" w14:paraId="357B9680" w14:textId="77777777" w:rsidTr="00536112">
        <w:tc>
          <w:tcPr>
            <w:tcW w:w="3681" w:type="dxa"/>
          </w:tcPr>
          <w:p w14:paraId="26F60A61" w14:textId="77777777" w:rsidR="0000056A" w:rsidRDefault="0000056A" w:rsidP="002A369E">
            <w:r>
              <w:t>E-postadresse til fakturaansvarlig</w:t>
            </w:r>
          </w:p>
        </w:tc>
        <w:tc>
          <w:tcPr>
            <w:tcW w:w="5356" w:type="dxa"/>
          </w:tcPr>
          <w:p w14:paraId="47F8F92A" w14:textId="77777777" w:rsidR="0000056A" w:rsidRDefault="0000056A" w:rsidP="002A369E"/>
        </w:tc>
      </w:tr>
    </w:tbl>
    <w:p w14:paraId="6A2DE26F" w14:textId="7D54ADC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092BDEF" w:rsidR="00536112" w:rsidRDefault="00536112" w:rsidP="002A369E">
            <w:r>
              <w:t>Faglig ansvarlig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2877F8F" w:rsidR="00536112" w:rsidRDefault="00536112" w:rsidP="002A369E">
            <w:r>
              <w:t>Avtaleansvarlig/Avtaleforvalter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5EEE274F" w14:textId="7166DDDC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53599" w14:paraId="22B27279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3C4DE3E2" w14:textId="7FF17E61" w:rsidR="00953599" w:rsidRDefault="00953599" w:rsidP="002A369E">
            <w:r>
              <w:t>Informasjon</w:t>
            </w:r>
          </w:p>
        </w:tc>
        <w:tc>
          <w:tcPr>
            <w:tcW w:w="5379" w:type="dxa"/>
          </w:tcPr>
          <w:p w14:paraId="132C39CF" w14:textId="2414B5B2" w:rsidR="00953599" w:rsidRDefault="00953599" w:rsidP="002A369E">
            <w:r w:rsidRPr="00953599">
              <w:t>Sett inn under</w:t>
            </w:r>
          </w:p>
        </w:tc>
      </w:tr>
      <w:tr w:rsidR="0000056A" w14:paraId="646A76CC" w14:textId="77777777" w:rsidTr="00953599">
        <w:tc>
          <w:tcPr>
            <w:tcW w:w="3681" w:type="dxa"/>
          </w:tcPr>
          <w:p w14:paraId="5631683A" w14:textId="7C039F64" w:rsidR="0000056A" w:rsidRDefault="0000056A" w:rsidP="002A369E">
            <w:r>
              <w:t>Bankkontonummer</w:t>
            </w:r>
          </w:p>
        </w:tc>
        <w:tc>
          <w:tcPr>
            <w:tcW w:w="5379" w:type="dxa"/>
          </w:tcPr>
          <w:p w14:paraId="40785BE7" w14:textId="77777777" w:rsidR="0000056A" w:rsidRDefault="0000056A" w:rsidP="002A369E"/>
        </w:tc>
      </w:tr>
      <w:tr w:rsidR="00953599" w14:paraId="5CF12F7C" w14:textId="77777777" w:rsidTr="00AB7583">
        <w:tc>
          <w:tcPr>
            <w:tcW w:w="3681" w:type="dxa"/>
          </w:tcPr>
          <w:p w14:paraId="635C4DB1" w14:textId="77777777" w:rsidR="00953599" w:rsidRDefault="00953599" w:rsidP="002A369E">
            <w:r>
              <w:t>IBAN-nummer /Swift kode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5379" w:type="dxa"/>
          </w:tcPr>
          <w:p w14:paraId="70F0B233" w14:textId="77777777" w:rsidR="00953599" w:rsidRDefault="00953599" w:rsidP="002A369E"/>
        </w:tc>
      </w:tr>
      <w:tr w:rsidR="0000056A" w14:paraId="51C50C7B" w14:textId="77777777" w:rsidTr="00953599">
        <w:tc>
          <w:tcPr>
            <w:tcW w:w="3681" w:type="dxa"/>
          </w:tcPr>
          <w:p w14:paraId="2BB783B0" w14:textId="77777777" w:rsidR="0000056A" w:rsidRPr="00DC1AEF" w:rsidRDefault="0000056A" w:rsidP="002A369E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3A43B009" w14:textId="77777777" w:rsidR="0000056A" w:rsidRDefault="0000056A" w:rsidP="002A369E"/>
        </w:tc>
      </w:tr>
    </w:tbl>
    <w:p w14:paraId="2B5F65BC" w14:textId="18865B48" w:rsidR="00512B3B" w:rsidRPr="00512B3B" w:rsidRDefault="00512B3B" w:rsidP="0088395D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3962" w14:textId="77777777" w:rsidR="00C73616" w:rsidRDefault="00C73616" w:rsidP="008A6B54">
      <w:pPr>
        <w:spacing w:after="0" w:line="240" w:lineRule="auto"/>
      </w:pPr>
      <w:r>
        <w:separator/>
      </w:r>
    </w:p>
  </w:endnote>
  <w:endnote w:type="continuationSeparator" w:id="0">
    <w:p w14:paraId="4F4229B2" w14:textId="77777777" w:rsidR="00C73616" w:rsidRDefault="00C7361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6551A6A7" w:rsidR="0001190D" w:rsidRPr="00BD5AA6" w:rsidRDefault="0000056A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3C3D1B"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 w:rsidR="003C3D1B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Informasjon om </w:t>
          </w:r>
          <w:proofErr w:type="spellStart"/>
          <w:r w:rsidRPr="0000056A">
            <w:rPr>
              <w:b w:val="0"/>
              <w:bCs/>
              <w:color w:val="003087" w:themeColor="text2"/>
              <w:sz w:val="18"/>
              <w:szCs w:val="18"/>
            </w:rPr>
            <w:t>søker_tilbyder</w:t>
          </w:r>
          <w:proofErr w:type="spellEnd"/>
          <w:r w:rsidRPr="0000056A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13B6C733" w14:textId="58F10212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8395D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8395D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0A6BAF4C" w:rsidR="004F084A" w:rsidRPr="00BD5AA6" w:rsidRDefault="0088395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88395D">
            <w:rPr>
              <w:b w:val="0"/>
              <w:bCs/>
              <w:color w:val="003087" w:themeColor="text2"/>
              <w:sz w:val="18"/>
              <w:szCs w:val="18"/>
            </w:rPr>
            <w:t>B.2.7 Informasjon om tilbyder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333B7A05" w14:textId="09938E3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1B4D88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1B4D88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65730" w14:textId="77777777" w:rsidR="00C73616" w:rsidRDefault="00C73616" w:rsidP="008A6B54">
      <w:pPr>
        <w:spacing w:after="0" w:line="240" w:lineRule="auto"/>
      </w:pPr>
      <w:r>
        <w:separator/>
      </w:r>
    </w:p>
  </w:footnote>
  <w:footnote w:type="continuationSeparator" w:id="0">
    <w:p w14:paraId="50A35269" w14:textId="77777777" w:rsidR="00C73616" w:rsidRDefault="00C73616" w:rsidP="008A6B54">
      <w:pPr>
        <w:spacing w:after="0" w:line="240" w:lineRule="auto"/>
      </w:pPr>
      <w:r>
        <w:continuationSeparator/>
      </w:r>
    </w:p>
  </w:footnote>
  <w:footnote w:id="1">
    <w:p w14:paraId="73282B1E" w14:textId="77777777" w:rsidR="00953599" w:rsidRDefault="00953599" w:rsidP="00C7373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  <w:lang w:eastAsia="nb-NO"/>
      </w:rPr>
      <w:drawing>
        <wp:anchor distT="0" distB="0" distL="114300" distR="114300" simplePos="0" relativeHeight="251659264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6A"/>
    <w:rsid w:val="0000056A"/>
    <w:rsid w:val="0001190D"/>
    <w:rsid w:val="000169B0"/>
    <w:rsid w:val="00061D42"/>
    <w:rsid w:val="00066FAD"/>
    <w:rsid w:val="000A2476"/>
    <w:rsid w:val="000E3D69"/>
    <w:rsid w:val="000F11A5"/>
    <w:rsid w:val="001457DD"/>
    <w:rsid w:val="00146AAC"/>
    <w:rsid w:val="00172E83"/>
    <w:rsid w:val="00174C26"/>
    <w:rsid w:val="001850FF"/>
    <w:rsid w:val="001B4D88"/>
    <w:rsid w:val="00234B11"/>
    <w:rsid w:val="00260EC7"/>
    <w:rsid w:val="002C03B4"/>
    <w:rsid w:val="002C5C80"/>
    <w:rsid w:val="002D33F1"/>
    <w:rsid w:val="002F02A9"/>
    <w:rsid w:val="002F21B1"/>
    <w:rsid w:val="00311005"/>
    <w:rsid w:val="00332AF1"/>
    <w:rsid w:val="003576B2"/>
    <w:rsid w:val="003C3D1B"/>
    <w:rsid w:val="003C7810"/>
    <w:rsid w:val="003D3F41"/>
    <w:rsid w:val="00400A8F"/>
    <w:rsid w:val="00402D9E"/>
    <w:rsid w:val="00402EAE"/>
    <w:rsid w:val="0040518B"/>
    <w:rsid w:val="00421342"/>
    <w:rsid w:val="0047732F"/>
    <w:rsid w:val="00486A77"/>
    <w:rsid w:val="004B54E4"/>
    <w:rsid w:val="004D5F5E"/>
    <w:rsid w:val="004F084A"/>
    <w:rsid w:val="00512B3B"/>
    <w:rsid w:val="00522354"/>
    <w:rsid w:val="005320EB"/>
    <w:rsid w:val="00536112"/>
    <w:rsid w:val="005703FD"/>
    <w:rsid w:val="005E3FC0"/>
    <w:rsid w:val="005E61C2"/>
    <w:rsid w:val="005F5862"/>
    <w:rsid w:val="00662044"/>
    <w:rsid w:val="006837C3"/>
    <w:rsid w:val="006E4C9E"/>
    <w:rsid w:val="006F312A"/>
    <w:rsid w:val="00720FB1"/>
    <w:rsid w:val="0076237F"/>
    <w:rsid w:val="00771457"/>
    <w:rsid w:val="00790F1A"/>
    <w:rsid w:val="007D00AD"/>
    <w:rsid w:val="007D4872"/>
    <w:rsid w:val="007F13FF"/>
    <w:rsid w:val="0081186E"/>
    <w:rsid w:val="0082344F"/>
    <w:rsid w:val="0088395D"/>
    <w:rsid w:val="00884491"/>
    <w:rsid w:val="008961BF"/>
    <w:rsid w:val="008A1521"/>
    <w:rsid w:val="008A6B54"/>
    <w:rsid w:val="008F2B11"/>
    <w:rsid w:val="00907B33"/>
    <w:rsid w:val="00943B6B"/>
    <w:rsid w:val="00953599"/>
    <w:rsid w:val="009A3E11"/>
    <w:rsid w:val="009B4D02"/>
    <w:rsid w:val="009C7E5D"/>
    <w:rsid w:val="009F7F53"/>
    <w:rsid w:val="00A13B9A"/>
    <w:rsid w:val="00A659C6"/>
    <w:rsid w:val="00AA1652"/>
    <w:rsid w:val="00AD6AA6"/>
    <w:rsid w:val="00AE3BC9"/>
    <w:rsid w:val="00B254A8"/>
    <w:rsid w:val="00B30A4F"/>
    <w:rsid w:val="00B656CC"/>
    <w:rsid w:val="00BA795D"/>
    <w:rsid w:val="00BC7511"/>
    <w:rsid w:val="00BD5AA6"/>
    <w:rsid w:val="00C37AEC"/>
    <w:rsid w:val="00C73616"/>
    <w:rsid w:val="00C80220"/>
    <w:rsid w:val="00CB354A"/>
    <w:rsid w:val="00CC0CDA"/>
    <w:rsid w:val="00D0738E"/>
    <w:rsid w:val="00D25402"/>
    <w:rsid w:val="00D549FA"/>
    <w:rsid w:val="00D758FB"/>
    <w:rsid w:val="00D869B4"/>
    <w:rsid w:val="00DE244A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Revisjon">
    <w:name w:val="Revision"/>
    <w:hidden/>
    <w:uiPriority w:val="99"/>
    <w:semiHidden/>
    <w:rsid w:val="004D5F5E"/>
    <w:pPr>
      <w:spacing w:after="0" w:line="240" w:lineRule="auto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883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8395D"/>
    <w:rPr>
      <w:rFonts w:ascii="Segoe UI" w:hAnsi="Segoe UI" w:cs="Segoe UI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46A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46AA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ian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F638B86203543A97F904B960A738D" ma:contentTypeVersion="3" ma:contentTypeDescription="Create a new document." ma:contentTypeScope="" ma:versionID="a1a2a671d09e164125fa15c5fd614dcf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23de18b062bc5fc7b50644a9beabeee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5BF806-9A04-4A53-85AF-F119678D60E4}"/>
</file>

<file path=customXml/itemProps2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9E196-F0C1-429D-A526-CCE5BC7DA8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8f1d99e0-f293-46a5-9b95-af9531199313"/>
    <ds:schemaRef ds:uri="8d5ac428-1ac6-4807-adeb-a9620ed400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121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Odd Pedersen</cp:lastModifiedBy>
  <cp:revision>4</cp:revision>
  <dcterms:created xsi:type="dcterms:W3CDTF">2024-12-05T10:25:00Z</dcterms:created>
  <dcterms:modified xsi:type="dcterms:W3CDTF">2025-09-24T13:08:00Z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