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512EA8A7" w:rsidR="000A4694" w:rsidRDefault="000A4694" w:rsidP="0086704C">
      <w:pPr>
        <w:pStyle w:val="Tittel"/>
      </w:pPr>
      <w:r>
        <w:t xml:space="preserve">Vedlegg </w:t>
      </w:r>
      <w:r w:rsidR="00FE7C8E">
        <w:t>1</w:t>
      </w:r>
      <w:r w:rsidR="00E13E3A">
        <w:t>3</w:t>
      </w:r>
      <w:r>
        <w:t xml:space="preserve"> </w:t>
      </w:r>
      <w:r w:rsidR="00EB2BFD">
        <w:t xml:space="preserve">Veiledning og </w:t>
      </w:r>
      <w:r>
        <w:t>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w:t>
      </w:r>
      <w:r w:rsidRPr="00FE7C8E">
        <w:rPr>
          <w:lang w:val="nn-NO"/>
        </w:rPr>
        <w:t xml:space="preserve">Lov om rett til innsyn i dokument i offentleg verksemd av 19.mai 2006 nr. 16 (offl.) har som formål å styrke retten til innsyn i saksdokumenter i forvaltningen. </w:t>
      </w:r>
      <w:r>
        <w:t>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FE7C8E">
        <w:rPr>
          <w:i/>
          <w:iCs/>
          <w:lang w:val="nn-NO"/>
        </w:rPr>
        <w:t>Offl</w:t>
      </w:r>
      <w:r w:rsidRPr="00FE7C8E">
        <w:rPr>
          <w:lang w:val="nn-NO"/>
        </w:rPr>
        <w:t>. § 13 slår fast at «</w:t>
      </w:r>
      <w:r w:rsidRPr="00FE7C8E">
        <w:rPr>
          <w:i/>
          <w:iCs/>
          <w:lang w:val="nn-NO"/>
        </w:rPr>
        <w:t>Opplysningar som er underlagde teieplikt i lov eller i medhald av lov, er unnatekne frå innsyn</w:t>
      </w:r>
      <w:r w:rsidRPr="00FE7C8E">
        <w:rPr>
          <w:lang w:val="nn-NO"/>
        </w:rPr>
        <w:t>». Videre fremgår det av offl . § 23, 3 ledd at «</w:t>
      </w:r>
      <w:r w:rsidRPr="00FE7C8E">
        <w:rPr>
          <w:i/>
          <w:iCs/>
          <w:lang w:val="nn-NO"/>
        </w:rPr>
        <w:t>Det kan gjerast unntak frå innsyn for tilbod og protokoll etter regelverk som er gitt i medhald av anskaffelsesloven, til valet av leverandør er gjort</w:t>
      </w:r>
      <w:r w:rsidRPr="00FE7C8E">
        <w:rPr>
          <w:lang w:val="nn-NO"/>
        </w:rPr>
        <w:t xml:space="preserve">». </w:t>
      </w:r>
      <w:r>
        <w:t>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6C35" w14:textId="77777777" w:rsidR="000F6F2F" w:rsidRDefault="000F6F2F" w:rsidP="008A6B54">
      <w:pPr>
        <w:spacing w:after="0" w:line="240" w:lineRule="auto"/>
      </w:pPr>
      <w:r>
        <w:separator/>
      </w:r>
    </w:p>
  </w:endnote>
  <w:endnote w:type="continuationSeparator" w:id="0">
    <w:p w14:paraId="46028244" w14:textId="77777777" w:rsidR="000F6F2F" w:rsidRDefault="000F6F2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0BCBFBFC"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Vedlegg X Bruksanvisning og begrunnelse for sladding av tilbud, versjon 07-2023</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37043CDE"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Vedlegg X Bruksanvisning og begrunnelse for sladding av tilbud</w:t>
          </w:r>
          <w:r>
            <w:rPr>
              <w:b w:val="0"/>
              <w:bCs/>
              <w:color w:val="003087" w:themeColor="text2"/>
              <w:sz w:val="18"/>
              <w:szCs w:val="18"/>
            </w:rPr>
            <w:t>, versjon 07-2023</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C9A4F" w14:textId="77777777" w:rsidR="000F6F2F" w:rsidRDefault="000F6F2F" w:rsidP="008A6B54">
      <w:pPr>
        <w:spacing w:after="0" w:line="240" w:lineRule="auto"/>
      </w:pPr>
      <w:r>
        <w:separator/>
      </w:r>
    </w:p>
  </w:footnote>
  <w:footnote w:type="continuationSeparator" w:id="0">
    <w:p w14:paraId="7DD3E190" w14:textId="77777777" w:rsidR="000F6F2F" w:rsidRDefault="000F6F2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014E8"/>
    <w:rsid w:val="00512B3B"/>
    <w:rsid w:val="00522354"/>
    <w:rsid w:val="00545096"/>
    <w:rsid w:val="00567886"/>
    <w:rsid w:val="005703FD"/>
    <w:rsid w:val="00574481"/>
    <w:rsid w:val="005E61C2"/>
    <w:rsid w:val="005F5862"/>
    <w:rsid w:val="00603021"/>
    <w:rsid w:val="006A2D91"/>
    <w:rsid w:val="006F312A"/>
    <w:rsid w:val="0076237F"/>
    <w:rsid w:val="00771457"/>
    <w:rsid w:val="0081186E"/>
    <w:rsid w:val="008135A6"/>
    <w:rsid w:val="0082344F"/>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70D4E"/>
    <w:rsid w:val="00CB354A"/>
    <w:rsid w:val="00CC0CDA"/>
    <w:rsid w:val="00D0738E"/>
    <w:rsid w:val="00D758FB"/>
    <w:rsid w:val="00D869B4"/>
    <w:rsid w:val="00DD09B3"/>
    <w:rsid w:val="00E13E3A"/>
    <w:rsid w:val="00E24387"/>
    <w:rsid w:val="00E3138E"/>
    <w:rsid w:val="00E449C8"/>
    <w:rsid w:val="00EA45CB"/>
    <w:rsid w:val="00EB13E8"/>
    <w:rsid w:val="00EB2BFD"/>
    <w:rsid w:val="00EB5F17"/>
    <w:rsid w:val="00ED29B3"/>
    <w:rsid w:val="00F141F6"/>
    <w:rsid w:val="00F22DA7"/>
    <w:rsid w:val="00F3117C"/>
    <w:rsid w:val="00F3344C"/>
    <w:rsid w:val="00F52C83"/>
    <w:rsid w:val="00F63A67"/>
    <w:rsid w:val="00F6667E"/>
    <w:rsid w:val="00FA1CD0"/>
    <w:rsid w:val="00FC22D6"/>
    <w:rsid w:val="00FD6AD8"/>
    <w:rsid w:val="00FE7C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ddped\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7" ma:contentTypeDescription="Opprett et nytt dokument." ma:contentTypeScope="" ma:versionID="3a7f4e24fafb57b532f149bbd669fabd">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ba6fdccd1bd7e3724fd741d0d2a45b3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4ea755-978f-4c3c-b4fa-5ecd20cbb747}"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_Flow_SignoffStatus xmlns="8d5ac428-1ac6-4807-adeb-a9620ed4003c" xsi:nil="true"/>
    <lcf76f155ced4ddcb4097134ff3c332f xmlns="8d5ac428-1ac6-4807-adeb-a9620ed400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CE6684D8-D191-411B-85EE-30F8CB72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ac428-1ac6-4807-adeb-a9620ed4003c"/>
    <ds:schemaRef ds:uri="8f1d99e0-f293-46a5-9b95-af95311993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FB62D-5788-4A43-8F42-11DEB0582564}">
  <ds:schemaRefs>
    <ds:schemaRef ds:uri="http://schemas.microsoft.com/sharepoint/v3/field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ceb63489-f63f-49bb-80d7-9200be2bf1cf"/>
    <ds:schemaRef ds:uri="http://schemas.openxmlformats.org/package/2006/metadata/core-properties"/>
    <ds:schemaRef ds:uri="159eb964-e578-4006-a64e-9cef19626a17"/>
    <ds:schemaRef ds:uri="http://www.w3.org/XML/1998/namespace"/>
    <ds:schemaRef ds:uri="http://purl.org/dc/elements/1.1/"/>
    <ds:schemaRef ds:uri="8f1d99e0-f293-46a5-9b95-af9531199313"/>
    <ds:schemaRef ds:uri="8d5ac428-1ac6-4807-adeb-a9620ed4003c"/>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1216</Words>
  <Characters>6447</Characters>
  <Application>Microsoft Office Word</Application>
  <DocSecurity>0</DocSecurity>
  <Lines>53</Lines>
  <Paragraphs>15</Paragraphs>
  <ScaleCrop>false</ScaleCrop>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6</cp:revision>
  <dcterms:created xsi:type="dcterms:W3CDTF">2023-10-27T10:25:00Z</dcterms:created>
  <dcterms:modified xsi:type="dcterms:W3CDTF">2024-04-17T11:45:00Z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0x010100082F140EE4AF1341B69E66FC9B8B198E</vt:lpwstr>
  </property>
  <property fmtid="{D5CDD505-2E9C-101B-9397-08002B2CF9AE}" pid="3" name="MediaServiceImageTags">
    <vt:lpwstr/>
  </property>
</Properties>
</file>