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1D295BAF" w:rsidR="00F23F96" w:rsidRDefault="00F23F96" w:rsidP="00F23F96">
      <w:pPr>
        <w:pStyle w:val="Tittel"/>
      </w:pPr>
      <w:r>
        <w:t xml:space="preserve">Vedlegg </w:t>
      </w:r>
      <w:r w:rsidR="004D5DB3">
        <w:t>1</w:t>
      </w:r>
      <w:r w:rsidR="00B768CF">
        <w:t>4</w:t>
      </w:r>
      <w:r>
        <w:t xml:space="preserve"> Egenerklæring om russisk involvering i offentlige anskaffelser</w:t>
      </w:r>
    </w:p>
    <w:p w14:paraId="4E44DF3D" w14:textId="77777777" w:rsidR="00F23F96" w:rsidRDefault="00F23F96" w:rsidP="00F23F96"/>
    <w:p w14:paraId="4334FCCE" w14:textId="77777777" w:rsidR="00F23F96" w:rsidRDefault="00F23F96" w:rsidP="00F23F96">
      <w:r>
        <w:t>Jeg erklærer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37373587" w:rsidR="00F23F96" w:rsidRDefault="00F23F96" w:rsidP="00F23F96">
      <w:r>
        <w:t>I særdeleshet erklærer jeg at:</w:t>
      </w:r>
    </w:p>
    <w:p w14:paraId="0178BB8D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4FFD074B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14:paraId="67E15325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14:paraId="59CB3F3E" w14:textId="4FDCE245" w:rsidR="00F23F96" w:rsidRDefault="00F23F96" w:rsidP="00F23F96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EF9B16" w14:textId="14C72731" w:rsidR="00F23F96" w:rsidRDefault="00F23F96" w:rsidP="00F23F96">
      <w:r>
        <w:t>[Navn og org.nr. på selskap]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D74CF" w14:textId="77777777" w:rsidR="00F23F96" w:rsidRDefault="00F23F96" w:rsidP="008A6B54">
      <w:pPr>
        <w:spacing w:after="0" w:line="240" w:lineRule="auto"/>
      </w:pPr>
      <w:r>
        <w:separator/>
      </w:r>
    </w:p>
  </w:endnote>
  <w:endnote w:type="continuationSeparator" w:id="0">
    <w:p w14:paraId="669F8EA4" w14:textId="77777777" w:rsidR="00F23F96" w:rsidRDefault="00F23F96" w:rsidP="008A6B54">
      <w:pPr>
        <w:spacing w:after="0" w:line="240" w:lineRule="auto"/>
      </w:pPr>
      <w:r>
        <w:continuationSeparator/>
      </w:r>
    </w:p>
  </w:endnote>
  <w:endnote w:type="continuationNotice" w:id="1">
    <w:p w14:paraId="3F7040EC" w14:textId="77777777" w:rsidR="00B768CF" w:rsidRDefault="00B768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E0D0" w14:textId="77777777" w:rsidR="004D5DB3" w:rsidRDefault="004D5D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1C6B6315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4D5DB3">
            <w:rPr>
              <w:b w:val="0"/>
              <w:bCs/>
              <w:color w:val="003087" w:themeColor="text2"/>
              <w:sz w:val="18"/>
              <w:szCs w:val="18"/>
            </w:rPr>
            <w:t>18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Egenerklæring om russisk involvering i off. anskaffelser, versjon 03-2024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808ED" w14:textId="77777777" w:rsidR="00F23F96" w:rsidRDefault="00F23F96" w:rsidP="008A6B54">
      <w:pPr>
        <w:spacing w:after="0" w:line="240" w:lineRule="auto"/>
      </w:pPr>
      <w:r>
        <w:separator/>
      </w:r>
    </w:p>
  </w:footnote>
  <w:footnote w:type="continuationSeparator" w:id="0">
    <w:p w14:paraId="0A1486ED" w14:textId="77777777" w:rsidR="00F23F96" w:rsidRDefault="00F23F96" w:rsidP="008A6B54">
      <w:pPr>
        <w:spacing w:after="0" w:line="240" w:lineRule="auto"/>
      </w:pPr>
      <w:r>
        <w:continuationSeparator/>
      </w:r>
    </w:p>
  </w:footnote>
  <w:footnote w:type="continuationNotice" w:id="1">
    <w:p w14:paraId="1CE802DC" w14:textId="77777777" w:rsidR="00B768CF" w:rsidRDefault="00B768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77A8" w14:textId="77777777" w:rsidR="004D5DB3" w:rsidRDefault="004D5DB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E3D69"/>
    <w:rsid w:val="001457DD"/>
    <w:rsid w:val="00164145"/>
    <w:rsid w:val="00172E83"/>
    <w:rsid w:val="00174C26"/>
    <w:rsid w:val="0017544B"/>
    <w:rsid w:val="002148C4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D5DB3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3645E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768CF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14FA4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ddped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7" ma:contentTypeDescription="Opprett et nytt dokument." ma:contentTypeScope="" ma:versionID="3a7f4e24fafb57b532f149bbd669fabd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ba6fdccd1bd7e3724fd741d0d2a45b3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64ea755-978f-4c3c-b4fa-5ecd20cbb747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1d99e0-f293-46a5-9b95-af9531199313" xsi:nil="true"/>
    <_Flow_SignoffStatus xmlns="8d5ac428-1ac6-4807-adeb-a9620ed4003c" xsi:nil="true"/>
    <lcf76f155ced4ddcb4097134ff3c332f xmlns="8d5ac428-1ac6-4807-adeb-a9620ed4003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6F75A-2816-4B88-BBF7-EA9922A73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ac428-1ac6-4807-adeb-a9620ed4003c"/>
    <ds:schemaRef ds:uri="8f1d99e0-f293-46a5-9b95-af9531199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159eb964-e578-4006-a64e-9cef19626a17"/>
    <ds:schemaRef ds:uri="http://schemas.microsoft.com/sharepoint/v3/fields"/>
    <ds:schemaRef ds:uri="http://purl.org/dc/terms/"/>
    <ds:schemaRef ds:uri="8f1d99e0-f293-46a5-9b95-af9531199313"/>
    <ds:schemaRef ds:uri="8d5ac428-1ac6-4807-adeb-a9620ed4003c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1</TotalTime>
  <Pages>1</Pages>
  <Words>235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Odd Pedersen</cp:lastModifiedBy>
  <cp:revision>4</cp:revision>
  <dcterms:created xsi:type="dcterms:W3CDTF">2024-04-10T12:16:00Z</dcterms:created>
  <dcterms:modified xsi:type="dcterms:W3CDTF">2024-04-17T11:47:00Z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0x010100082F140EE4AF1341B69E66FC9B8B198E</vt:lpwstr>
  </property>
  <property fmtid="{D5CDD505-2E9C-101B-9397-08002B2CF9AE}" pid="3" name="MediaServiceImageTags">
    <vt:lpwstr/>
  </property>
</Properties>
</file>