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61AD8CC6" w:rsidR="00A85872" w:rsidRPr="00351789" w:rsidRDefault="004B5894" w:rsidP="008C6F9F">
      <w:pPr>
        <w:pStyle w:val="Overskrift1"/>
        <w:rPr>
          <w:color w:val="0070C0"/>
        </w:rPr>
      </w:pPr>
      <w:r w:rsidRPr="004B5894">
        <w:t xml:space="preserve">2023/16441 Rammeavtale Maler- og </w:t>
      </w:r>
      <w:proofErr w:type="spellStart"/>
      <w:r w:rsidRPr="004B5894">
        <w:t>byggtapetserertjenester</w:t>
      </w:r>
      <w:proofErr w:type="spellEnd"/>
      <w:r w:rsidRPr="004B5894">
        <w:t xml:space="preserve"> </w:t>
      </w:r>
      <w:r w:rsidR="00F30325">
        <w:t xml:space="preserve">til </w:t>
      </w:r>
      <w:r w:rsidRPr="004B5894">
        <w:t>Vestre Viken HF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0F79F2E2" w:rsidR="00A85872" w:rsidRPr="00B66D1A" w:rsidRDefault="00A85872" w:rsidP="00B66D1A">
      <w:pPr>
        <w:rPr>
          <w:color w:val="1A588E" w:themeColor="background2" w:themeShade="80"/>
        </w:rPr>
      </w:pPr>
      <w:r>
        <w:br/>
      </w:r>
      <w:r w:rsidRPr="00B66D1A">
        <w:t xml:space="preserve">Forpliktelseserklæringen er gitt til </w:t>
      </w:r>
      <w:r w:rsidR="00B66D1A" w:rsidRPr="00B66D1A">
        <w:t xml:space="preserve">Vestre Viken HF </w:t>
      </w:r>
      <w:r w:rsidRPr="00B66D1A">
        <w:t xml:space="preserve">i anledning </w:t>
      </w:r>
      <w:r w:rsidR="00B66D1A" w:rsidRPr="00B66D1A">
        <w:t xml:space="preserve">Rammeavtale Maler- og </w:t>
      </w:r>
      <w:proofErr w:type="spellStart"/>
      <w:r w:rsidR="00B66D1A" w:rsidRPr="00B66D1A">
        <w:t>byggtapetserertjenester</w:t>
      </w:r>
      <w:proofErr w:type="spellEnd"/>
      <w:r w:rsidR="00B66D1A" w:rsidRPr="00B66D1A">
        <w:t xml:space="preserve"> med tilhørende materiell, Vestre Viken HF.</w:t>
      </w:r>
      <w:r w:rsidR="00B66D1A" w:rsidRPr="00B66D1A">
        <w:tab/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EF6F13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EF6F13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47958" w14:textId="77777777" w:rsidR="00EF6F13" w:rsidRDefault="00EF6F13" w:rsidP="008A6B54">
      <w:pPr>
        <w:spacing w:after="0" w:line="240" w:lineRule="auto"/>
      </w:pPr>
      <w:r>
        <w:separator/>
      </w:r>
    </w:p>
  </w:endnote>
  <w:endnote w:type="continuationSeparator" w:id="0">
    <w:p w14:paraId="4BF6EF3C" w14:textId="77777777" w:rsidR="00EF6F13" w:rsidRDefault="00EF6F13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432CBCE8">
            <w:rPr>
              <w:b w:val="0"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432CBCE8">
            <w:rPr>
              <w:b w:val="0"/>
              <w:color w:val="003087" w:themeColor="text2"/>
              <w:sz w:val="18"/>
              <w:szCs w:val="18"/>
            </w:rPr>
            <w:t>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0B34E" w14:textId="77777777" w:rsidR="00EF6F13" w:rsidRDefault="00EF6F13" w:rsidP="008A6B54">
      <w:pPr>
        <w:spacing w:after="0" w:line="240" w:lineRule="auto"/>
      </w:pPr>
      <w:r>
        <w:separator/>
      </w:r>
    </w:p>
  </w:footnote>
  <w:footnote w:type="continuationSeparator" w:id="0">
    <w:p w14:paraId="18400643" w14:textId="77777777" w:rsidR="00EF6F13" w:rsidRDefault="00EF6F13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47247"/>
    <w:rsid w:val="00250072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B589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66D1A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14F47"/>
    <w:rsid w:val="00E3138E"/>
    <w:rsid w:val="00E76DC4"/>
    <w:rsid w:val="00EA45CB"/>
    <w:rsid w:val="00EB13E8"/>
    <w:rsid w:val="00EB5F17"/>
    <w:rsid w:val="00ED29B3"/>
    <w:rsid w:val="00EF6F13"/>
    <w:rsid w:val="00F139BA"/>
    <w:rsid w:val="00F141F6"/>
    <w:rsid w:val="00F22DA7"/>
    <w:rsid w:val="00F300FC"/>
    <w:rsid w:val="00F30325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1A2760"/>
    <w:rsid w:val="00250072"/>
    <w:rsid w:val="003F613D"/>
    <w:rsid w:val="00594A76"/>
    <w:rsid w:val="005D0AAA"/>
    <w:rsid w:val="00765529"/>
    <w:rsid w:val="008E76D7"/>
    <w:rsid w:val="00CF118B"/>
    <w:rsid w:val="00E14F47"/>
    <w:rsid w:val="00F26943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A7C2E9-3A2E-4DEA-9B4F-085328F84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2</Pages>
  <Words>304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Sabah Safayian</cp:lastModifiedBy>
  <cp:revision>2</cp:revision>
  <dcterms:created xsi:type="dcterms:W3CDTF">2026-08-31T08:34:00Z</dcterms:created>
  <dcterms:modified xsi:type="dcterms:W3CDTF">2026-08-31T08:34:00Z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