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w:t>
      </w:r>
      <w:proofErr w:type="gramStart"/>
      <w:r>
        <w:t>bevirke</w:t>
      </w:r>
      <w:proofErr w:type="gramEnd"/>
      <w:r>
        <w:t xml:space="preserv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80303" w14:textId="77777777" w:rsidR="004514A7" w:rsidRDefault="004514A7" w:rsidP="008A6B54">
      <w:pPr>
        <w:spacing w:after="0" w:line="240" w:lineRule="auto"/>
      </w:pPr>
      <w:r>
        <w:separator/>
      </w:r>
    </w:p>
  </w:endnote>
  <w:endnote w:type="continuationSeparator" w:id="0">
    <w:p w14:paraId="4FC63408" w14:textId="77777777" w:rsidR="004514A7" w:rsidRDefault="004514A7"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CEA63" w14:textId="77777777" w:rsidR="008B46FD" w:rsidRDefault="008B46F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7D04F" w14:textId="77777777" w:rsidR="004514A7" w:rsidRDefault="004514A7" w:rsidP="008A6B54">
      <w:pPr>
        <w:spacing w:after="0" w:line="240" w:lineRule="auto"/>
      </w:pPr>
      <w:r>
        <w:separator/>
      </w:r>
    </w:p>
  </w:footnote>
  <w:footnote w:type="continuationSeparator" w:id="0">
    <w:p w14:paraId="05AEABFC" w14:textId="77777777" w:rsidR="004514A7" w:rsidRDefault="004514A7"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112D4" w14:textId="77777777" w:rsidR="008B46FD" w:rsidRDefault="008B46F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778F1" w14:textId="77777777" w:rsidR="008B46FD" w:rsidRDefault="008B46F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02EF6" w14:textId="77777777" w:rsidR="008B46FD" w:rsidRDefault="008B46FD" w:rsidP="00CC7357">
    <w:pPr>
      <w:pStyle w:val="Topptekst"/>
      <w:rPr>
        <w:sz w:val="18"/>
        <w:szCs w:val="18"/>
      </w:rPr>
    </w:pPr>
    <w:proofErr w:type="spellStart"/>
    <w:r>
      <w:rPr>
        <w:sz w:val="18"/>
        <w:szCs w:val="18"/>
      </w:rPr>
      <w:t>Saksnr</w:t>
    </w:r>
    <w:proofErr w:type="spellEnd"/>
    <w:r>
      <w:rPr>
        <w:sz w:val="18"/>
        <w:szCs w:val="18"/>
      </w:rPr>
      <w:t>: 2023/16441</w:t>
    </w:r>
  </w:p>
  <w:p w14:paraId="48C26EF3" w14:textId="6F8C73B7" w:rsidR="004F084A" w:rsidRPr="005E3FC0" w:rsidRDefault="008B46FD" w:rsidP="00CC7357">
    <w:pPr>
      <w:pStyle w:val="Topptekst"/>
      <w:rPr>
        <w:sz w:val="18"/>
        <w:szCs w:val="18"/>
      </w:rPr>
    </w:pPr>
    <w:r>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07B06"/>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514A7"/>
    <w:rsid w:val="0047732F"/>
    <w:rsid w:val="00486A77"/>
    <w:rsid w:val="004B54E4"/>
    <w:rsid w:val="004F084A"/>
    <w:rsid w:val="004F61E5"/>
    <w:rsid w:val="0050460B"/>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4FB3"/>
    <w:rsid w:val="008961BF"/>
    <w:rsid w:val="008A1521"/>
    <w:rsid w:val="008A6B54"/>
    <w:rsid w:val="008B46FD"/>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50EDAA0AEAB7A46BD337D29A5F5A71D" ma:contentTypeVersion="3" ma:contentTypeDescription="Opprett et nytt dokument." ma:contentTypeScope="" ma:versionID="470f20e751da237023d47f05d880c9b7">
  <xsd:schema xmlns:xsd="http://www.w3.org/2001/XMLSchema" xmlns:xs="http://www.w3.org/2001/XMLSchema" xmlns:p="http://schemas.microsoft.com/office/2006/metadata/properties" xmlns:ns2="973a7017-7736-4dc5-90d6-7f8097df5bc4" targetNamespace="http://schemas.microsoft.com/office/2006/metadata/properties" ma:root="true" ma:fieldsID="c1299c41da250da9f08e97e05511bec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4.xml><?xml version="1.0" encoding="utf-8"?>
<ds:datastoreItem xmlns:ds="http://schemas.openxmlformats.org/officeDocument/2006/customXml" ds:itemID="{84727223-329B-4916-89EA-51ACE09DE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3a7017-7736-4dc5-90d6-7f8097df5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Sabah Safayian</cp:lastModifiedBy>
  <cp:revision>2</cp:revision>
  <dcterms:created xsi:type="dcterms:W3CDTF">2026-08-31T08:35:00Z</dcterms:created>
  <dcterms:modified xsi:type="dcterms:W3CDTF">2026-08-31T08:35:00Z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0x010100B50EDAA0AEAB7A46BD337D29A5F5A71D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