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D1B29">
        <w:t>[</w:t>
      </w:r>
      <w:proofErr w:type="spellStart"/>
      <w:r w:rsidRPr="009D1B29">
        <w:t>Avtalenr</w:t>
      </w:r>
      <w:proofErr w:type="spellEnd"/>
      <w:r w:rsidRPr="009D1B29">
        <w:t>] [Navn på avtalen]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AB739" w14:textId="77777777" w:rsidR="00BE0D37" w:rsidRDefault="00BE0D37" w:rsidP="008A6B54">
      <w:pPr>
        <w:spacing w:after="0" w:line="240" w:lineRule="auto"/>
      </w:pPr>
      <w:r>
        <w:separator/>
      </w:r>
    </w:p>
  </w:endnote>
  <w:endnote w:type="continuationSeparator" w:id="0">
    <w:p w14:paraId="67E43B5B" w14:textId="77777777" w:rsidR="00BE0D37" w:rsidRDefault="00BE0D37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E123E" w14:textId="77777777" w:rsidR="0073619C" w:rsidRDefault="0073619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A9B91" w14:textId="77777777" w:rsidR="00BE0D37" w:rsidRDefault="00BE0D37" w:rsidP="008A6B54">
      <w:pPr>
        <w:spacing w:after="0" w:line="240" w:lineRule="auto"/>
      </w:pPr>
      <w:r>
        <w:separator/>
      </w:r>
    </w:p>
  </w:footnote>
  <w:footnote w:type="continuationSeparator" w:id="0">
    <w:p w14:paraId="7E1B5D3D" w14:textId="77777777" w:rsidR="00BE0D37" w:rsidRDefault="00BE0D37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A07F" w14:textId="77777777" w:rsidR="0073619C" w:rsidRDefault="0073619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11AF6A94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73619C">
      <w:rPr>
        <w:sz w:val="18"/>
        <w:szCs w:val="18"/>
      </w:rPr>
      <w:t>Saksnr</w:t>
    </w:r>
    <w:proofErr w:type="spellEnd"/>
    <w:r w:rsidR="001457DD" w:rsidRPr="005E3FC0">
      <w:rPr>
        <w:sz w:val="18"/>
        <w:szCs w:val="18"/>
      </w:rPr>
      <w:t>.:</w:t>
    </w:r>
    <w:r w:rsidR="0073619C" w:rsidRPr="0073619C">
      <w:t xml:space="preserve"> </w:t>
    </w:r>
    <w:r w:rsidR="0073619C" w:rsidRPr="0073619C">
      <w:rPr>
        <w:sz w:val="18"/>
        <w:szCs w:val="18"/>
      </w:rPr>
      <w:t>2023/16441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710AB"/>
    <w:rsid w:val="000713B7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3E34F7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3619C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BE0D37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69AC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5B0C7A-E3D5-4E22-A4AA-55A5F258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54</Words>
  <Characters>292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2026-08-31T08:20:00Z</dcterms:created>
  <dcterms:modified xsi:type="dcterms:W3CDTF">2026-08-31T08:20:00Z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